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4457" w:rsidRDefault="00F25AA1" w:rsidP="009D4457">
      <w:pPr>
        <w:bidi/>
        <w:jc w:val="center"/>
        <w:rPr>
          <w:rFonts w:cs="B Titr"/>
          <w:sz w:val="28"/>
          <w:szCs w:val="28"/>
          <w:rtl/>
        </w:rPr>
      </w:pPr>
      <w:r w:rsidRPr="009D4457">
        <w:rPr>
          <w:rFonts w:cs="B Titr" w:hint="cs"/>
          <w:sz w:val="28"/>
          <w:szCs w:val="28"/>
          <w:rtl/>
        </w:rPr>
        <w:t>شرايط اختصاصي انجام امورسرويس هاي آمد و رفت كاركنان</w:t>
      </w:r>
    </w:p>
    <w:p w:rsidR="00F25AA1" w:rsidRPr="009D4457" w:rsidRDefault="00F25AA1" w:rsidP="007432DD">
      <w:pPr>
        <w:bidi/>
        <w:jc w:val="center"/>
        <w:rPr>
          <w:rFonts w:cs="B Titr"/>
          <w:sz w:val="28"/>
          <w:szCs w:val="28"/>
        </w:rPr>
      </w:pPr>
      <w:r w:rsidRPr="009D4457">
        <w:rPr>
          <w:rFonts w:cs="B Titr" w:hint="cs"/>
          <w:sz w:val="28"/>
          <w:szCs w:val="28"/>
          <w:rtl/>
        </w:rPr>
        <w:t xml:space="preserve"> مرکزآموزشی درمانی حمایت مادران شهید اکبرآبادی</w:t>
      </w:r>
      <w:r w:rsidR="00F7688D">
        <w:rPr>
          <w:rFonts w:cs="B Titr" w:hint="cs"/>
          <w:sz w:val="28"/>
          <w:szCs w:val="28"/>
          <w:rtl/>
        </w:rPr>
        <w:t xml:space="preserve"> </w:t>
      </w:r>
      <w:r w:rsidR="00520EB5">
        <w:rPr>
          <w:rFonts w:cs="B Titr" w:hint="cs"/>
          <w:sz w:val="28"/>
          <w:szCs w:val="28"/>
          <w:rtl/>
        </w:rPr>
        <w:t xml:space="preserve">سال </w:t>
      </w:r>
      <w:r w:rsidR="007432DD">
        <w:rPr>
          <w:rFonts w:cs="B Titr" w:hint="cs"/>
          <w:sz w:val="28"/>
          <w:szCs w:val="28"/>
          <w:rtl/>
        </w:rPr>
        <w:t>1403</w:t>
      </w:r>
      <w:r w:rsidR="009B7080">
        <w:rPr>
          <w:rFonts w:cs="B Titr" w:hint="cs"/>
          <w:sz w:val="28"/>
          <w:szCs w:val="28"/>
          <w:rtl/>
        </w:rPr>
        <w:t>-140</w:t>
      </w:r>
      <w:r w:rsidR="00F7688D">
        <w:rPr>
          <w:rFonts w:cs="B Titr" w:hint="cs"/>
          <w:sz w:val="28"/>
          <w:szCs w:val="28"/>
          <w:rtl/>
        </w:rPr>
        <w:t>2</w:t>
      </w:r>
    </w:p>
    <w:p w:rsidR="009976C6" w:rsidRDefault="009976C6" w:rsidP="00DB2AB6">
      <w:pPr>
        <w:pStyle w:val="Title"/>
        <w:tabs>
          <w:tab w:val="left" w:pos="4252"/>
          <w:tab w:val="left" w:pos="7654"/>
        </w:tabs>
        <w:spacing w:line="216" w:lineRule="auto"/>
        <w:ind w:right="28" w:firstLine="850"/>
        <w:jc w:val="lowKashida"/>
        <w:rPr>
          <w:rFonts w:cs="B Nazanin"/>
          <w:i w:val="0"/>
          <w:iCs w:val="0"/>
          <w:sz w:val="26"/>
          <w:szCs w:val="26"/>
          <w:u w:val="none"/>
          <w:rtl/>
          <w:lang w:bidi="fa-IR"/>
        </w:rPr>
      </w:pPr>
    </w:p>
    <w:p w:rsidR="004173AB" w:rsidRPr="003E6369" w:rsidRDefault="00C208BD" w:rsidP="00C13300">
      <w:pPr>
        <w:pStyle w:val="Title"/>
        <w:jc w:val="mediumKashida"/>
        <w:rPr>
          <w:rFonts w:cs="B Nazanin"/>
          <w:b/>
          <w:bCs/>
          <w:i w:val="0"/>
          <w:iCs w:val="0"/>
          <w:color w:val="000000" w:themeColor="text1"/>
          <w:spacing w:val="-8"/>
          <w:sz w:val="22"/>
          <w:szCs w:val="22"/>
          <w:u w:val="none"/>
        </w:rPr>
      </w:pPr>
      <w:r w:rsidRPr="00DD51EB">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466C32" w:rsidRPr="00DD51EB">
        <w:rPr>
          <w:rFonts w:cs="B Nazanin" w:hint="cs"/>
          <w:b/>
          <w:bCs/>
          <w:i w:val="0"/>
          <w:iCs w:val="0"/>
          <w:color w:val="000000" w:themeColor="text1"/>
          <w:spacing w:val="-8"/>
          <w:sz w:val="24"/>
          <w:szCs w:val="24"/>
          <w:u w:val="none"/>
          <w:rtl/>
        </w:rPr>
        <w:t>کارکنان</w:t>
      </w:r>
      <w:r w:rsidR="00C13300">
        <w:rPr>
          <w:rFonts w:cs="B Nazanin"/>
          <w:b/>
          <w:bCs/>
          <w:i w:val="0"/>
          <w:iCs w:val="0"/>
          <w:color w:val="000000" w:themeColor="text1"/>
          <w:spacing w:val="-8"/>
          <w:sz w:val="24"/>
          <w:szCs w:val="24"/>
          <w:u w:val="none"/>
        </w:rPr>
        <w:t xml:space="preserve"> </w:t>
      </w:r>
      <w:r w:rsidR="00A6743A">
        <w:rPr>
          <w:rFonts w:cs="B Nazanin" w:hint="cs"/>
          <w:b/>
          <w:bCs/>
          <w:i w:val="0"/>
          <w:iCs w:val="0"/>
          <w:color w:val="000000" w:themeColor="text1"/>
          <w:spacing w:val="-8"/>
          <w:sz w:val="24"/>
          <w:szCs w:val="24"/>
          <w:u w:val="none"/>
          <w:rtl/>
        </w:rPr>
        <w:t>قبل از</w:t>
      </w:r>
      <w:r w:rsidR="00BD6BBE">
        <w:rPr>
          <w:rFonts w:cs="B Nazanin" w:hint="cs"/>
          <w:b/>
          <w:bCs/>
          <w:i w:val="0"/>
          <w:iCs w:val="0"/>
          <w:color w:val="000000" w:themeColor="text1"/>
          <w:spacing w:val="-8"/>
          <w:sz w:val="24"/>
          <w:szCs w:val="24"/>
          <w:u w:val="none"/>
          <w:rtl/>
        </w:rPr>
        <w:t xml:space="preserve"> شروع شیفت کاری در محل کار حضور داشته باشند . </w:t>
      </w:r>
      <w:r w:rsidR="004173AB" w:rsidRPr="0096309D">
        <w:rPr>
          <w:rFonts w:cs="B Nazanin" w:hint="cs"/>
          <w:b/>
          <w:bCs/>
          <w:i w:val="0"/>
          <w:iCs w:val="0"/>
          <w:color w:val="000000" w:themeColor="text1"/>
          <w:spacing w:val="-8"/>
          <w:sz w:val="24"/>
          <w:szCs w:val="24"/>
          <w:u w:val="none"/>
          <w:rtl/>
        </w:rPr>
        <w:t xml:space="preserve">( ساعت شروع شیفت های کاری بدین شرح می باشد : شیفت صبح ساعت 7 ، شیفت </w:t>
      </w:r>
      <w:r w:rsidR="004173AB" w:rsidRPr="002F07D7">
        <w:rPr>
          <w:rFonts w:cs="B Nazanin" w:hint="cs"/>
          <w:b/>
          <w:bCs/>
          <w:i w:val="0"/>
          <w:iCs w:val="0"/>
          <w:color w:val="000000" w:themeColor="text1"/>
          <w:spacing w:val="-8"/>
          <w:sz w:val="24"/>
          <w:szCs w:val="24"/>
          <w:u w:val="none"/>
          <w:shd w:val="clear" w:color="auto" w:fill="FFFFFF" w:themeFill="background1"/>
          <w:rtl/>
        </w:rPr>
        <w:t xml:space="preserve">عصر ساعت </w:t>
      </w:r>
      <w:r w:rsidR="00A6743A" w:rsidRPr="000E177C">
        <w:rPr>
          <w:rFonts w:cs="B Nazanin" w:hint="cs"/>
          <w:b/>
          <w:bCs/>
          <w:i w:val="0"/>
          <w:iCs w:val="0"/>
          <w:color w:val="000000" w:themeColor="text1"/>
          <w:spacing w:val="-8"/>
          <w:sz w:val="24"/>
          <w:szCs w:val="24"/>
          <w:u w:val="none"/>
          <w:shd w:val="clear" w:color="auto" w:fill="FFFFFF" w:themeFill="background1"/>
          <w:rtl/>
        </w:rPr>
        <w:t>13:</w:t>
      </w:r>
      <w:r w:rsidR="00F1655C" w:rsidRPr="000E177C">
        <w:rPr>
          <w:rFonts w:cs="B Nazanin" w:hint="cs"/>
          <w:b/>
          <w:bCs/>
          <w:i w:val="0"/>
          <w:iCs w:val="0"/>
          <w:color w:val="000000" w:themeColor="text1"/>
          <w:spacing w:val="-8"/>
          <w:sz w:val="24"/>
          <w:szCs w:val="24"/>
          <w:u w:val="none"/>
          <w:shd w:val="clear" w:color="auto" w:fill="FFFFFF" w:themeFill="background1"/>
          <w:rtl/>
        </w:rPr>
        <w:t>00</w:t>
      </w:r>
      <w:r w:rsidR="004173AB" w:rsidRPr="000E177C">
        <w:rPr>
          <w:rFonts w:cs="B Nazanin" w:hint="cs"/>
          <w:b/>
          <w:bCs/>
          <w:i w:val="0"/>
          <w:iCs w:val="0"/>
          <w:color w:val="000000" w:themeColor="text1"/>
          <w:spacing w:val="-8"/>
          <w:sz w:val="24"/>
          <w:szCs w:val="24"/>
          <w:u w:val="none"/>
          <w:shd w:val="clear" w:color="auto" w:fill="FFFFFF" w:themeFill="background1"/>
          <w:rtl/>
        </w:rPr>
        <w:t xml:space="preserve"> و</w:t>
      </w:r>
      <w:r w:rsidR="004173AB" w:rsidRPr="002F07D7">
        <w:rPr>
          <w:rFonts w:cs="B Nazanin" w:hint="cs"/>
          <w:b/>
          <w:bCs/>
          <w:i w:val="0"/>
          <w:iCs w:val="0"/>
          <w:color w:val="000000" w:themeColor="text1"/>
          <w:spacing w:val="-8"/>
          <w:sz w:val="24"/>
          <w:szCs w:val="24"/>
          <w:u w:val="none"/>
          <w:shd w:val="clear" w:color="auto" w:fill="FFFFFF" w:themeFill="background1"/>
          <w:rtl/>
        </w:rPr>
        <w:t xml:space="preserve"> شیفت شب ساعت </w:t>
      </w:r>
      <w:r w:rsidR="00A6743A" w:rsidRPr="002F07D7">
        <w:rPr>
          <w:rFonts w:cs="B Nazanin" w:hint="cs"/>
          <w:b/>
          <w:bCs/>
          <w:i w:val="0"/>
          <w:iCs w:val="0"/>
          <w:color w:val="000000" w:themeColor="text1"/>
          <w:spacing w:val="-8"/>
          <w:sz w:val="24"/>
          <w:szCs w:val="24"/>
          <w:u w:val="none"/>
          <w:shd w:val="clear" w:color="auto" w:fill="FFFFFF" w:themeFill="background1"/>
          <w:rtl/>
        </w:rPr>
        <w:t>19:</w:t>
      </w:r>
      <w:r w:rsidR="00F1655C">
        <w:rPr>
          <w:rFonts w:cs="B Nazanin" w:hint="cs"/>
          <w:b/>
          <w:bCs/>
          <w:i w:val="0"/>
          <w:iCs w:val="0"/>
          <w:color w:val="000000" w:themeColor="text1"/>
          <w:spacing w:val="-8"/>
          <w:sz w:val="24"/>
          <w:szCs w:val="24"/>
          <w:u w:val="none"/>
          <w:shd w:val="clear" w:color="auto" w:fill="FFFFFF" w:themeFill="background1"/>
          <w:rtl/>
        </w:rPr>
        <w:t>00</w:t>
      </w:r>
      <w:r w:rsidR="004173AB" w:rsidRPr="0096309D">
        <w:rPr>
          <w:rFonts w:cs="B Nazanin" w:hint="cs"/>
          <w:b/>
          <w:bCs/>
          <w:i w:val="0"/>
          <w:iCs w:val="0"/>
          <w:color w:val="000000" w:themeColor="text1"/>
          <w:spacing w:val="-8"/>
          <w:sz w:val="24"/>
          <w:szCs w:val="24"/>
          <w:u w:val="none"/>
          <w:rtl/>
        </w:rPr>
        <w:t xml:space="preserve"> ) ضمناً ساعت بازگشت سرویس ها از مرکز آموزشی و درمانی نیز بر اساس شیفت های مختلف ، متفاوت بوده و بدین شرح می باشد : ( خروج صبح ساعت </w:t>
      </w:r>
      <w:r w:rsidR="00F1655C">
        <w:rPr>
          <w:rFonts w:cs="B Nazanin" w:hint="cs"/>
          <w:b/>
          <w:bCs/>
          <w:i w:val="0"/>
          <w:iCs w:val="0"/>
          <w:color w:val="000000" w:themeColor="text1"/>
          <w:spacing w:val="-8"/>
          <w:sz w:val="24"/>
          <w:szCs w:val="24"/>
          <w:u w:val="none"/>
          <w:rtl/>
        </w:rPr>
        <w:t>08</w:t>
      </w:r>
      <w:r w:rsidR="000D4452" w:rsidRPr="002F07D7">
        <w:rPr>
          <w:rFonts w:cs="B Nazanin" w:hint="cs"/>
          <w:b/>
          <w:bCs/>
          <w:i w:val="0"/>
          <w:iCs w:val="0"/>
          <w:color w:val="000000" w:themeColor="text1"/>
          <w:spacing w:val="-8"/>
          <w:sz w:val="24"/>
          <w:szCs w:val="24"/>
          <w:u w:val="none"/>
          <w:rtl/>
        </w:rPr>
        <w:t>:</w:t>
      </w:r>
      <w:r w:rsidR="00F1655C">
        <w:rPr>
          <w:rFonts w:cs="B Nazanin" w:hint="cs"/>
          <w:b/>
          <w:bCs/>
          <w:i w:val="0"/>
          <w:iCs w:val="0"/>
          <w:color w:val="000000" w:themeColor="text1"/>
          <w:spacing w:val="-8"/>
          <w:sz w:val="24"/>
          <w:szCs w:val="24"/>
          <w:u w:val="none"/>
          <w:rtl/>
        </w:rPr>
        <w:t>00</w:t>
      </w:r>
      <w:r w:rsidR="004173AB" w:rsidRPr="0096309D">
        <w:rPr>
          <w:rFonts w:cs="B Nazanin" w:hint="cs"/>
          <w:b/>
          <w:bCs/>
          <w:i w:val="0"/>
          <w:iCs w:val="0"/>
          <w:color w:val="000000" w:themeColor="text1"/>
          <w:spacing w:val="-8"/>
          <w:sz w:val="24"/>
          <w:szCs w:val="24"/>
          <w:u w:val="none"/>
          <w:rtl/>
        </w:rPr>
        <w:t xml:space="preserve"> خروج ظهر ساعت </w:t>
      </w:r>
      <w:r w:rsidR="00F1655C">
        <w:rPr>
          <w:rFonts w:cs="B Nazanin" w:hint="cs"/>
          <w:b/>
          <w:bCs/>
          <w:i w:val="0"/>
          <w:iCs w:val="0"/>
          <w:color w:val="000000" w:themeColor="text1"/>
          <w:spacing w:val="-8"/>
          <w:sz w:val="24"/>
          <w:szCs w:val="24"/>
          <w:u w:val="none"/>
          <w:rtl/>
        </w:rPr>
        <w:t>14:0</w:t>
      </w:r>
      <w:r w:rsidR="00C13300">
        <w:rPr>
          <w:rFonts w:cs="B Nazanin" w:hint="cs"/>
          <w:b/>
          <w:bCs/>
          <w:i w:val="0"/>
          <w:iCs w:val="0"/>
          <w:color w:val="000000" w:themeColor="text1"/>
          <w:spacing w:val="-8"/>
          <w:sz w:val="24"/>
          <w:szCs w:val="24"/>
          <w:u w:val="none"/>
          <w:rtl/>
          <w:lang w:bidi="fa-IR"/>
        </w:rPr>
        <w:t>0</w:t>
      </w:r>
      <w:r w:rsidR="004173AB" w:rsidRPr="0096309D">
        <w:rPr>
          <w:rFonts w:cs="B Nazanin" w:hint="cs"/>
          <w:b/>
          <w:bCs/>
          <w:i w:val="0"/>
          <w:iCs w:val="0"/>
          <w:color w:val="000000" w:themeColor="text1"/>
          <w:spacing w:val="-8"/>
          <w:sz w:val="24"/>
          <w:szCs w:val="24"/>
          <w:u w:val="none"/>
          <w:rtl/>
        </w:rPr>
        <w:t xml:space="preserve"> و خروج عصر ساعت 20 ) و تعيين ساعات رفت و برگشت در ايام ويژه مانند ماه مبارك رمضان و غيره براساس نظر كارفرما بوده و شركت طرف قرارداد حق هيچگونه اعتراضي ندارد.</w:t>
      </w:r>
    </w:p>
    <w:p w:rsidR="00C208BD" w:rsidRPr="00DD51EB" w:rsidRDefault="00C208BD" w:rsidP="002F76AA">
      <w:pPr>
        <w:pStyle w:val="Title"/>
        <w:jc w:val="mediumKashida"/>
        <w:rPr>
          <w:rFonts w:cs="B Nazanin"/>
          <w:b/>
          <w:bCs/>
          <w:i w:val="0"/>
          <w:iCs w:val="0"/>
          <w:color w:val="000000" w:themeColor="text1"/>
          <w:spacing w:val="-8"/>
          <w:sz w:val="24"/>
          <w:szCs w:val="24"/>
          <w:u w:val="none"/>
        </w:rPr>
      </w:pPr>
      <w:r w:rsidRPr="00DD51EB">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Pr="00DD51EB">
        <w:rPr>
          <w:rFonts w:cs="B Nazanin" w:hint="cs"/>
          <w:b/>
          <w:bCs/>
          <w:i w:val="0"/>
          <w:iCs w:val="0"/>
          <w:color w:val="000000" w:themeColor="text1"/>
          <w:spacing w:val="-8"/>
          <w:sz w:val="24"/>
          <w:szCs w:val="24"/>
          <w:u w:val="none"/>
          <w:rtl/>
          <w:lang w:bidi="fa-IR"/>
        </w:rPr>
        <w:t xml:space="preserve">کارکنان </w:t>
      </w:r>
      <w:r w:rsidR="00500CB4">
        <w:rPr>
          <w:rFonts w:cs="B Nazanin" w:hint="cs"/>
          <w:b/>
          <w:bCs/>
          <w:i w:val="0"/>
          <w:iCs w:val="0"/>
          <w:spacing w:val="-8"/>
          <w:sz w:val="24"/>
          <w:szCs w:val="24"/>
          <w:u w:val="none"/>
          <w:rtl/>
        </w:rPr>
        <w:t>بیمارستان</w:t>
      </w:r>
      <w:r w:rsidR="00C13300">
        <w:rPr>
          <w:rFonts w:cs="B Nazanin" w:hint="cs"/>
          <w:b/>
          <w:bCs/>
          <w:i w:val="0"/>
          <w:iCs w:val="0"/>
          <w:spacing w:val="-8"/>
          <w:sz w:val="24"/>
          <w:szCs w:val="24"/>
          <w:u w:val="none"/>
          <w:rtl/>
        </w:rPr>
        <w:t xml:space="preserve"> </w:t>
      </w:r>
      <w:r w:rsidRPr="00DD51EB">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r w:rsidR="007420A5" w:rsidRPr="00DD51EB">
        <w:rPr>
          <w:rFonts w:cs="B Nazanin" w:hint="cs"/>
          <w:b/>
          <w:bCs/>
          <w:i w:val="0"/>
          <w:iCs w:val="0"/>
          <w:color w:val="000000" w:themeColor="text1"/>
          <w:spacing w:val="-8"/>
          <w:sz w:val="24"/>
          <w:szCs w:val="24"/>
          <w:u w:val="none"/>
          <w:rtl/>
        </w:rPr>
        <w:t>.</w:t>
      </w:r>
    </w:p>
    <w:p w:rsidR="00C208BD" w:rsidRDefault="00C208BD" w:rsidP="00181F8D">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Pr>
          <w:rFonts w:cs="B Nazanin" w:hint="cs"/>
          <w:b/>
          <w:bCs/>
          <w:i w:val="0"/>
          <w:iCs w:val="0"/>
          <w:color w:val="000000" w:themeColor="text1"/>
          <w:sz w:val="24"/>
          <w:szCs w:val="24"/>
          <w:u w:val="none"/>
          <w:shd w:val="clear" w:color="auto" w:fill="E0E0E0"/>
          <w:rtl/>
        </w:rPr>
        <w:t xml:space="preserve">تبصره </w:t>
      </w:r>
      <w:r>
        <w:rPr>
          <w:rFonts w:cs="B Nazanin" w:hint="cs"/>
          <w:b/>
          <w:bCs/>
          <w:i w:val="0"/>
          <w:iCs w:val="0"/>
          <w:color w:val="000000" w:themeColor="text1"/>
          <w:sz w:val="24"/>
          <w:szCs w:val="24"/>
          <w:shd w:val="clear" w:color="auto" w:fill="E0E0E0"/>
          <w:rtl/>
        </w:rPr>
        <w:t>1</w:t>
      </w:r>
      <w:r>
        <w:rPr>
          <w:rFonts w:cs="B Nazanin" w:hint="cs"/>
          <w:b/>
          <w:bCs/>
          <w:i w:val="0"/>
          <w:iCs w:val="0"/>
          <w:color w:val="000000" w:themeColor="text1"/>
          <w:sz w:val="24"/>
          <w:szCs w:val="24"/>
          <w:u w:val="none"/>
          <w:shd w:val="clear" w:color="auto" w:fill="E0E0E0"/>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Default="00E01009" w:rsidP="00E01009">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1-</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rsidR="00C208BD" w:rsidRDefault="00C208BD" w:rsidP="00B4590F">
      <w:pPr>
        <w:pStyle w:val="Title"/>
        <w:tabs>
          <w:tab w:val="left" w:pos="0"/>
          <w:tab w:val="left" w:pos="142"/>
          <w:tab w:val="num" w:pos="595"/>
        </w:tabs>
        <w:ind w:left="-1"/>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 1374 بوده و داراي برگ معاينه فني و الصاق آن بر شيشه جلو باشند.</w:t>
      </w:r>
    </w:p>
    <w:p w:rsidR="00C208BD" w:rsidRDefault="00C208BD" w:rsidP="002F1E24">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color w:val="000000" w:themeColor="text1"/>
          <w:sz w:val="24"/>
          <w:szCs w:val="24"/>
          <w:u w:val="none"/>
          <w:rtl/>
        </w:rPr>
        <w:t xml:space="preserve">ب: </w:t>
      </w:r>
      <w:r w:rsidR="003F2855" w:rsidRPr="002F07D7">
        <w:rPr>
          <w:rFonts w:cs="B Nazanin" w:hint="cs"/>
          <w:b/>
          <w:bCs/>
          <w:i w:val="0"/>
          <w:iCs w:val="0"/>
          <w:color w:val="000000" w:themeColor="text1"/>
          <w:spacing w:val="-8"/>
          <w:sz w:val="24"/>
          <w:szCs w:val="24"/>
          <w:u w:val="none"/>
          <w:rtl/>
        </w:rPr>
        <w:t>مدل</w:t>
      </w:r>
      <w:r w:rsidR="00C13300">
        <w:rPr>
          <w:rFonts w:cs="B Nazanin" w:hint="cs"/>
          <w:b/>
          <w:bCs/>
          <w:i w:val="0"/>
          <w:iCs w:val="0"/>
          <w:color w:val="000000" w:themeColor="text1"/>
          <w:spacing w:val="-8"/>
          <w:sz w:val="24"/>
          <w:szCs w:val="24"/>
          <w:u w:val="none"/>
          <w:rtl/>
        </w:rPr>
        <w:t xml:space="preserve"> </w:t>
      </w:r>
      <w:r w:rsidR="003F2855" w:rsidRPr="002F07D7">
        <w:rPr>
          <w:rFonts w:cs="B Nazanin" w:hint="cs"/>
          <w:b/>
          <w:bCs/>
          <w:i w:val="0"/>
          <w:iCs w:val="0"/>
          <w:color w:val="000000" w:themeColor="text1"/>
          <w:spacing w:val="-8"/>
          <w:sz w:val="24"/>
          <w:szCs w:val="24"/>
          <w:u w:val="none"/>
          <w:rtl/>
        </w:rPr>
        <w:t>مینی بوس</w:t>
      </w:r>
      <w:r w:rsidR="00445342" w:rsidRPr="002F07D7">
        <w:rPr>
          <w:rFonts w:cs="B Nazanin" w:hint="cs"/>
          <w:b/>
          <w:bCs/>
          <w:i w:val="0"/>
          <w:iCs w:val="0"/>
          <w:color w:val="000000" w:themeColor="text1"/>
          <w:spacing w:val="-8"/>
          <w:sz w:val="24"/>
          <w:szCs w:val="24"/>
          <w:u w:val="none"/>
          <w:rtl/>
        </w:rPr>
        <w:t xml:space="preserve"> ها</w:t>
      </w:r>
      <w:r w:rsidR="008E0EC8" w:rsidRPr="002F07D7">
        <w:rPr>
          <w:rFonts w:cs="B Nazanin" w:hint="cs"/>
          <w:b/>
          <w:bCs/>
          <w:i w:val="0"/>
          <w:iCs w:val="0"/>
          <w:color w:val="000000" w:themeColor="text1"/>
          <w:spacing w:val="-8"/>
          <w:sz w:val="24"/>
          <w:szCs w:val="24"/>
          <w:u w:val="none"/>
          <w:rtl/>
          <w:lang w:bidi="fa-IR"/>
        </w:rPr>
        <w:t xml:space="preserve"> و ون </w:t>
      </w:r>
      <w:r w:rsidR="002F1E24">
        <w:rPr>
          <w:rFonts w:cs="B Nazanin" w:hint="cs"/>
          <w:b/>
          <w:bCs/>
          <w:i w:val="0"/>
          <w:iCs w:val="0"/>
          <w:color w:val="000000" w:themeColor="text1"/>
          <w:spacing w:val="-8"/>
          <w:sz w:val="24"/>
          <w:szCs w:val="24"/>
          <w:u w:val="none"/>
          <w:rtl/>
          <w:lang w:bidi="fa-IR"/>
        </w:rPr>
        <w:t>ها 1385</w:t>
      </w:r>
      <w:r w:rsidR="003F2855" w:rsidRPr="002F07D7">
        <w:rPr>
          <w:rFonts w:cs="B Nazanin" w:hint="cs"/>
          <w:b/>
          <w:bCs/>
          <w:i w:val="0"/>
          <w:iCs w:val="0"/>
          <w:color w:val="000000" w:themeColor="text1"/>
          <w:spacing w:val="-8"/>
          <w:sz w:val="24"/>
          <w:szCs w:val="24"/>
          <w:u w:val="none"/>
          <w:rtl/>
        </w:rPr>
        <w:t xml:space="preserve"> به بالا </w:t>
      </w:r>
      <w:r w:rsidR="00C26E40" w:rsidRPr="002F07D7">
        <w:rPr>
          <w:rFonts w:cs="B Nazanin" w:hint="cs"/>
          <w:b/>
          <w:bCs/>
          <w:i w:val="0"/>
          <w:iCs w:val="0"/>
          <w:color w:val="000000" w:themeColor="text1"/>
          <w:spacing w:val="-8"/>
          <w:sz w:val="24"/>
          <w:szCs w:val="24"/>
          <w:u w:val="none"/>
          <w:rtl/>
        </w:rPr>
        <w:t>،</w:t>
      </w:r>
      <w:r>
        <w:rPr>
          <w:rFonts w:cs="B Nazanin" w:hint="cs"/>
          <w:b/>
          <w:bCs/>
          <w:i w:val="0"/>
          <w:iCs w:val="0"/>
          <w:color w:val="000000" w:themeColor="text1"/>
          <w:spacing w:val="-8"/>
          <w:sz w:val="24"/>
          <w:szCs w:val="24"/>
          <w:u w:val="none"/>
          <w:rtl/>
        </w:rPr>
        <w:t xml:space="preserve">مناسب </w:t>
      </w:r>
      <w:r w:rsidR="00C26E40">
        <w:rPr>
          <w:rFonts w:cs="B Nazanin" w:hint="cs"/>
          <w:b/>
          <w:bCs/>
          <w:i w:val="0"/>
          <w:iCs w:val="0"/>
          <w:color w:val="000000" w:themeColor="text1"/>
          <w:spacing w:val="-8"/>
          <w:sz w:val="24"/>
          <w:szCs w:val="24"/>
          <w:u w:val="none"/>
          <w:rtl/>
        </w:rPr>
        <w:t>و مجهز به سیستم</w:t>
      </w:r>
      <w:r w:rsidR="00C13300">
        <w:rPr>
          <w:rFonts w:cs="B Nazanin" w:hint="cs"/>
          <w:b/>
          <w:bCs/>
          <w:i w:val="0"/>
          <w:iCs w:val="0"/>
          <w:color w:val="000000" w:themeColor="text1"/>
          <w:spacing w:val="-8"/>
          <w:sz w:val="24"/>
          <w:szCs w:val="24"/>
          <w:u w:val="none"/>
          <w:rtl/>
        </w:rPr>
        <w:t xml:space="preserve"> </w:t>
      </w:r>
      <w:r w:rsidR="00C26E40">
        <w:rPr>
          <w:rFonts w:cs="B Nazanin" w:hint="cs"/>
          <w:b/>
          <w:bCs/>
          <w:i w:val="0"/>
          <w:iCs w:val="0"/>
          <w:spacing w:val="-8"/>
          <w:sz w:val="24"/>
          <w:szCs w:val="24"/>
          <w:u w:val="none"/>
          <w:rtl/>
        </w:rPr>
        <w:t>گرمايش زمستاني</w:t>
      </w:r>
      <w:r w:rsidR="00C13300">
        <w:rPr>
          <w:rFonts w:cs="B Nazanin" w:hint="cs"/>
          <w:b/>
          <w:bCs/>
          <w:i w:val="0"/>
          <w:iCs w:val="0"/>
          <w:spacing w:val="-8"/>
          <w:sz w:val="24"/>
          <w:szCs w:val="24"/>
          <w:u w:val="none"/>
          <w:rtl/>
        </w:rPr>
        <w:t xml:space="preserve"> </w:t>
      </w:r>
      <w:r>
        <w:rPr>
          <w:rFonts w:cs="B Nazanin" w:hint="cs"/>
          <w:b/>
          <w:bCs/>
          <w:i w:val="0"/>
          <w:iCs w:val="0"/>
          <w:color w:val="000000" w:themeColor="text1"/>
          <w:spacing w:val="-8"/>
          <w:sz w:val="24"/>
          <w:szCs w:val="24"/>
          <w:u w:val="none"/>
          <w:rtl/>
        </w:rPr>
        <w:t>باشد (</w:t>
      </w:r>
      <w:r>
        <w:rPr>
          <w:rFonts w:cs="B Nazanin" w:hint="cs"/>
          <w:b/>
          <w:bCs/>
          <w:i w:val="0"/>
          <w:iCs w:val="0"/>
          <w:spacing w:val="-8"/>
          <w:sz w:val="24"/>
          <w:szCs w:val="24"/>
          <w:u w:val="none"/>
          <w:rtl/>
        </w:rPr>
        <w:t>تشخيص مناسب بودن خودروها ب</w:t>
      </w:r>
      <w:r w:rsidR="00B4590F">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r w:rsidR="000769E6">
        <w:rPr>
          <w:rFonts w:cs="B Nazanin" w:hint="cs"/>
          <w:b/>
          <w:bCs/>
          <w:i w:val="0"/>
          <w:iCs w:val="0"/>
          <w:spacing w:val="-8"/>
          <w:sz w:val="24"/>
          <w:szCs w:val="24"/>
          <w:u w:val="none"/>
          <w:rtl/>
        </w:rPr>
        <w:t xml:space="preserve"> و در صورت عدم تهیه خودروی مناسب ، در ازای انجام کار هیچ مبلغی پرداخت نمی گردد </w:t>
      </w:r>
      <w:r>
        <w:rPr>
          <w:rFonts w:cs="B Nazanin" w:hint="cs"/>
          <w:b/>
          <w:bCs/>
          <w:i w:val="0"/>
          <w:iCs w:val="0"/>
          <w:spacing w:val="-8"/>
          <w:sz w:val="24"/>
          <w:szCs w:val="24"/>
          <w:u w:val="none"/>
          <w:rtl/>
        </w:rPr>
        <w:t>).</w:t>
      </w:r>
    </w:p>
    <w:p w:rsidR="00C208BD" w:rsidRDefault="00C208BD"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w:t>
      </w:r>
      <w:r w:rsidR="00B4590F">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تصادفي، بتونه شده و غيرمعمولي نباشد.</w:t>
      </w:r>
    </w:p>
    <w:p w:rsidR="00C208BD" w:rsidRDefault="00C208BD"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د: شيشه‌هاي خودروها كاملاً سالم و تميز باشد.</w:t>
      </w:r>
    </w:p>
    <w:p w:rsidR="00C208BD" w:rsidRDefault="00C208BD"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w:t>
      </w:r>
      <w:r w:rsidR="00B4590F">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طور مرتب نظافت شود .</w:t>
      </w:r>
    </w:p>
    <w:p w:rsidR="00C208BD" w:rsidRDefault="00C208BD" w:rsidP="00B4590F">
      <w:pPr>
        <w:pStyle w:val="Title"/>
        <w:tabs>
          <w:tab w:val="left" w:pos="0"/>
          <w:tab w:val="left" w:pos="142"/>
        </w:tabs>
        <w:ind w:left="-1"/>
        <w:jc w:val="left"/>
        <w:rPr>
          <w:rFonts w:cs="B Nazanin"/>
          <w:b/>
          <w:bCs/>
          <w:i w:val="0"/>
          <w:iCs w:val="0"/>
          <w:spacing w:val="-8"/>
          <w:sz w:val="24"/>
          <w:szCs w:val="24"/>
          <w:u w:val="none"/>
          <w:rtl/>
        </w:rPr>
      </w:pPr>
      <w:r>
        <w:rPr>
          <w:rFonts w:cs="B Nazanin" w:hint="cs"/>
          <w:b/>
          <w:bCs/>
          <w:i w:val="0"/>
          <w:iCs w:val="0"/>
          <w:spacing w:val="-8"/>
          <w:sz w:val="24"/>
          <w:szCs w:val="24"/>
          <w:u w:val="none"/>
          <w:rtl/>
        </w:rPr>
        <w:t>و: سيستم گرمايش زمستاني خودروها سالم وكاملاً قابل استفاده باشد و تحت هيچ شرايطي جهت گر</w:t>
      </w:r>
      <w:r w:rsidR="00544F69">
        <w:rPr>
          <w:rFonts w:cs="B Nazanin" w:hint="cs"/>
          <w:b/>
          <w:bCs/>
          <w:i w:val="0"/>
          <w:iCs w:val="0"/>
          <w:spacing w:val="-8"/>
          <w:sz w:val="24"/>
          <w:szCs w:val="24"/>
          <w:u w:val="none"/>
          <w:rtl/>
        </w:rPr>
        <w:t>م كردن داخل آنها از وسایل گرمایی</w:t>
      </w:r>
      <w:r>
        <w:rPr>
          <w:rFonts w:cs="B Nazanin" w:hint="cs"/>
          <w:b/>
          <w:bCs/>
          <w:i w:val="0"/>
          <w:iCs w:val="0"/>
          <w:spacing w:val="-8"/>
          <w:sz w:val="24"/>
          <w:szCs w:val="24"/>
          <w:u w:val="none"/>
          <w:rtl/>
        </w:rPr>
        <w:t xml:space="preserve"> موقت « از قبيل كپسـول گازپيك نيكي و غيره » استفاده نشود .</w:t>
      </w:r>
    </w:p>
    <w:p w:rsidR="00C208BD" w:rsidRDefault="00C208BD"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C208BD" w:rsidRDefault="00E01009"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ح</w:t>
      </w:r>
      <w:r w:rsidR="00C208BD">
        <w:rPr>
          <w:rFonts w:cs="B Nazanin" w:hint="cs"/>
          <w:b/>
          <w:bCs/>
          <w:i w:val="0"/>
          <w:iCs w:val="0"/>
          <w:spacing w:val="-8"/>
          <w:sz w:val="24"/>
          <w:szCs w:val="24"/>
          <w:u w:val="none"/>
          <w:rtl/>
        </w:rPr>
        <w:t xml:space="preserve">: همه خودروها مي‌بايست داراي كارت بيمه شخص ثالث و ديه  سرنشين </w:t>
      </w:r>
      <w:r w:rsidR="00B234CB">
        <w:rPr>
          <w:rFonts w:cs="B Nazanin" w:hint="cs"/>
          <w:b/>
          <w:bCs/>
          <w:i w:val="0"/>
          <w:iCs w:val="0"/>
          <w:spacing w:val="-8"/>
          <w:sz w:val="24"/>
          <w:szCs w:val="24"/>
          <w:u w:val="none"/>
          <w:rtl/>
        </w:rPr>
        <w:t xml:space="preserve">با حداکثر تعهدات مالی </w:t>
      </w:r>
      <w:r w:rsidR="00C208BD">
        <w:rPr>
          <w:rFonts w:cs="B Nazanin" w:hint="cs"/>
          <w:b/>
          <w:bCs/>
          <w:i w:val="0"/>
          <w:iCs w:val="0"/>
          <w:spacing w:val="-8"/>
          <w:sz w:val="24"/>
          <w:szCs w:val="24"/>
          <w:u w:val="none"/>
          <w:rtl/>
        </w:rPr>
        <w:t>باشند.</w:t>
      </w:r>
    </w:p>
    <w:p w:rsidR="00A52A28" w:rsidRDefault="00E01009"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ک</w:t>
      </w:r>
      <w:r w:rsidR="00A52A28" w:rsidRPr="00E01009">
        <w:rPr>
          <w:rFonts w:cs="B Nazanin" w:hint="cs"/>
          <w:b/>
          <w:bCs/>
          <w:i w:val="0"/>
          <w:iCs w:val="0"/>
          <w:spacing w:val="-8"/>
          <w:sz w:val="24"/>
          <w:szCs w:val="24"/>
          <w:u w:val="none"/>
          <w:rtl/>
        </w:rPr>
        <w:t xml:space="preserve"> :کلیه </w:t>
      </w:r>
      <w:r w:rsidR="00A52A28" w:rsidRPr="00B234CB">
        <w:rPr>
          <w:rFonts w:cs="B Nazanin" w:hint="cs"/>
          <w:b/>
          <w:bCs/>
          <w:i w:val="0"/>
          <w:iCs w:val="0"/>
          <w:spacing w:val="-8"/>
          <w:sz w:val="24"/>
          <w:szCs w:val="24"/>
          <w:u w:val="none"/>
          <w:rtl/>
        </w:rPr>
        <w:t>خودروها لزوما</w:t>
      </w:r>
      <w:r w:rsidR="003F2855" w:rsidRPr="00B234CB">
        <w:rPr>
          <w:rFonts w:cs="B Nazanin" w:hint="cs"/>
          <w:b/>
          <w:bCs/>
          <w:i w:val="0"/>
          <w:iCs w:val="0"/>
          <w:spacing w:val="-8"/>
          <w:sz w:val="24"/>
          <w:szCs w:val="24"/>
          <w:u w:val="none"/>
          <w:rtl/>
        </w:rPr>
        <w:t xml:space="preserve">ً </w:t>
      </w:r>
      <w:r w:rsidR="00A52A28" w:rsidRPr="00B234CB">
        <w:rPr>
          <w:rFonts w:cs="B Nazanin" w:hint="cs"/>
          <w:b/>
          <w:bCs/>
          <w:i w:val="0"/>
          <w:iCs w:val="0"/>
          <w:spacing w:val="-8"/>
          <w:sz w:val="24"/>
          <w:szCs w:val="24"/>
          <w:u w:val="none"/>
          <w:rtl/>
        </w:rPr>
        <w:t>باید مجهز به تجهیزات ایمنی از قبیل زنجیر چرخ ،کپسول آتش نشانی و...باشند.</w:t>
      </w:r>
    </w:p>
    <w:p w:rsidR="00C208BD" w:rsidRPr="00B234CB" w:rsidRDefault="00C208BD"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 xml:space="preserve">ل: نماينده پيمانكار بايد هر روز طبق ساعات درخواستي كارفرما در </w:t>
      </w:r>
      <w:r w:rsidR="002F76AA">
        <w:rPr>
          <w:rFonts w:cs="B Nazanin" w:hint="cs"/>
          <w:b/>
          <w:bCs/>
          <w:i w:val="0"/>
          <w:iCs w:val="0"/>
          <w:spacing w:val="-8"/>
          <w:sz w:val="24"/>
          <w:szCs w:val="24"/>
          <w:u w:val="none"/>
          <w:rtl/>
        </w:rPr>
        <w:t>مرکز</w:t>
      </w:r>
      <w:r>
        <w:rPr>
          <w:rFonts w:cs="B Nazanin" w:hint="cs"/>
          <w:b/>
          <w:bCs/>
          <w:i w:val="0"/>
          <w:iCs w:val="0"/>
          <w:spacing w:val="-8"/>
          <w:sz w:val="24"/>
          <w:szCs w:val="24"/>
          <w:u w:val="none"/>
          <w:rtl/>
        </w:rPr>
        <w:t xml:space="preserve"> حضور  داشته</w:t>
      </w:r>
      <w:r w:rsidRPr="00B234CB">
        <w:rPr>
          <w:rFonts w:cs="B Nazanin" w:hint="cs"/>
          <w:b/>
          <w:bCs/>
          <w:i w:val="0"/>
          <w:iCs w:val="0"/>
          <w:spacing w:val="-8"/>
          <w:sz w:val="24"/>
          <w:szCs w:val="24"/>
          <w:u w:val="none"/>
          <w:rtl/>
        </w:rPr>
        <w:t xml:space="preserve"> باشد.</w:t>
      </w:r>
    </w:p>
    <w:p w:rsidR="00C208BD" w:rsidRDefault="00E01009"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م</w:t>
      </w:r>
      <w:r w:rsidR="00C208BD">
        <w:rPr>
          <w:rFonts w:cs="B Nazanin" w:hint="cs"/>
          <w:b/>
          <w:bCs/>
          <w:i w:val="0"/>
          <w:iCs w:val="0"/>
          <w:spacing w:val="-8"/>
          <w:sz w:val="24"/>
          <w:szCs w:val="24"/>
          <w:u w:val="none"/>
          <w:rtl/>
        </w:rPr>
        <w:t xml:space="preserve">: </w:t>
      </w:r>
      <w:r w:rsidR="00B234CB" w:rsidRPr="00B234CB">
        <w:rPr>
          <w:rFonts w:cs="B Nazanin" w:hint="cs"/>
          <w:b/>
          <w:bCs/>
          <w:i w:val="0"/>
          <w:iCs w:val="0"/>
          <w:spacing w:val="-8"/>
          <w:sz w:val="24"/>
          <w:szCs w:val="24"/>
          <w:u w:val="none"/>
          <w:rtl/>
        </w:rPr>
        <w:t>نسبت به سلامت جسمی راننده و عدم اعتیاد وی به مواد مخدر</w:t>
      </w:r>
      <w:r w:rsidR="00B234CB">
        <w:rPr>
          <w:rFonts w:cs="B Nazanin" w:hint="cs"/>
          <w:b/>
          <w:bCs/>
          <w:i w:val="0"/>
          <w:iCs w:val="0"/>
          <w:spacing w:val="-8"/>
          <w:sz w:val="24"/>
          <w:szCs w:val="24"/>
          <w:u w:val="none"/>
          <w:rtl/>
        </w:rPr>
        <w:t xml:space="preserve"> ومسکرات و روانگردان </w:t>
      </w:r>
      <w:r w:rsidR="00B234CB" w:rsidRPr="00B234CB">
        <w:rPr>
          <w:rFonts w:cs="B Nazanin" w:hint="cs"/>
          <w:b/>
          <w:bCs/>
          <w:i w:val="0"/>
          <w:iCs w:val="0"/>
          <w:spacing w:val="-8"/>
          <w:sz w:val="24"/>
          <w:szCs w:val="24"/>
          <w:u w:val="none"/>
          <w:rtl/>
        </w:rPr>
        <w:t>و ... اطمینان حاصل گردد و همچنین رانندگان می بایست دارای گواهی عدم سوء پیشینه و عدم اعتیاد باشند</w:t>
      </w:r>
      <w:r w:rsidR="00B234CB">
        <w:rPr>
          <w:rFonts w:cs="B Nazanin" w:hint="cs"/>
          <w:b/>
          <w:bCs/>
          <w:i w:val="0"/>
          <w:iCs w:val="0"/>
          <w:spacing w:val="-8"/>
          <w:sz w:val="24"/>
          <w:szCs w:val="24"/>
          <w:u w:val="none"/>
          <w:rtl/>
        </w:rPr>
        <w:t>.</w:t>
      </w:r>
    </w:p>
    <w:p w:rsidR="00E01009" w:rsidRPr="00B234CB" w:rsidRDefault="00E01009" w:rsidP="00B4590F">
      <w:pPr>
        <w:pStyle w:val="Title"/>
        <w:tabs>
          <w:tab w:val="left" w:pos="0"/>
          <w:tab w:val="left" w:pos="142"/>
        </w:tabs>
        <w:ind w:left="-1"/>
        <w:jc w:val="lowKashida"/>
        <w:rPr>
          <w:rFonts w:cs="B Nazanin"/>
          <w:b/>
          <w:bCs/>
          <w:i w:val="0"/>
          <w:iCs w:val="0"/>
          <w:spacing w:val="-8"/>
          <w:sz w:val="24"/>
          <w:szCs w:val="24"/>
          <w:u w:val="none"/>
          <w:rtl/>
        </w:rPr>
      </w:pPr>
      <w:r>
        <w:rPr>
          <w:rFonts w:cs="B Nazanin" w:hint="cs"/>
          <w:b/>
          <w:bCs/>
          <w:i w:val="0"/>
          <w:iCs w:val="0"/>
          <w:spacing w:val="-8"/>
          <w:sz w:val="24"/>
          <w:szCs w:val="24"/>
          <w:u w:val="none"/>
          <w:rtl/>
        </w:rPr>
        <w:t>ن:</w:t>
      </w:r>
      <w:r w:rsidRPr="00E01009">
        <w:rPr>
          <w:rFonts w:cs="B Nazanin" w:hint="cs"/>
          <w:b/>
          <w:bCs/>
          <w:i w:val="0"/>
          <w:iCs w:val="0"/>
          <w:spacing w:val="-8"/>
          <w:sz w:val="24"/>
          <w:szCs w:val="24"/>
          <w:u w:val="none"/>
          <w:rtl/>
        </w:rPr>
        <w:t xml:space="preserve"> حداقل سن رانندگان 23 و حداکثر 65 سال باشد</w:t>
      </w:r>
      <w:r w:rsidR="006A1F6B">
        <w:rPr>
          <w:rFonts w:cs="B Nazanin" w:hint="cs"/>
          <w:b/>
          <w:bCs/>
          <w:i w:val="0"/>
          <w:iCs w:val="0"/>
          <w:spacing w:val="-8"/>
          <w:sz w:val="24"/>
          <w:szCs w:val="24"/>
          <w:u w:val="none"/>
          <w:rtl/>
        </w:rPr>
        <w:t>.</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2-</w:t>
      </w:r>
      <w:r w:rsidR="00C208BD">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9E6BAD">
        <w:rPr>
          <w:rFonts w:cs="B Nazanin" w:hint="cs"/>
          <w:b/>
          <w:bCs/>
          <w:i w:val="0"/>
          <w:iCs w:val="0"/>
          <w:spacing w:val="-8"/>
          <w:sz w:val="24"/>
          <w:szCs w:val="24"/>
          <w:u w:val="none"/>
          <w:rtl/>
        </w:rPr>
        <w:t>مینی بوس</w:t>
      </w:r>
      <w:r w:rsidR="00A43103">
        <w:rPr>
          <w:rFonts w:cs="B Nazanin" w:hint="cs"/>
          <w:b/>
          <w:bCs/>
          <w:i w:val="0"/>
          <w:iCs w:val="0"/>
          <w:spacing w:val="-8"/>
          <w:sz w:val="24"/>
          <w:szCs w:val="24"/>
          <w:u w:val="none"/>
          <w:rtl/>
        </w:rPr>
        <w:t xml:space="preserve"> یا ون</w:t>
      </w:r>
      <w:r w:rsidR="00C13300">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متناسب با شرايط مندرج در بند «</w:t>
      </w:r>
      <w:r w:rsidR="00930BD9">
        <w:rPr>
          <w:rFonts w:cs="B Nazanin" w:hint="cs"/>
          <w:b/>
          <w:bCs/>
          <w:i w:val="0"/>
          <w:iCs w:val="0"/>
          <w:spacing w:val="-8"/>
          <w:sz w:val="24"/>
          <w:szCs w:val="24"/>
          <w:u w:val="none"/>
          <w:rtl/>
        </w:rPr>
        <w:t>1</w:t>
      </w:r>
      <w:r w:rsidR="00C208BD">
        <w:rPr>
          <w:rFonts w:cs="B Nazanin" w:hint="cs"/>
          <w:b/>
          <w:bCs/>
          <w:i w:val="0"/>
          <w:iCs w:val="0"/>
          <w:spacing w:val="-8"/>
          <w:sz w:val="24"/>
          <w:szCs w:val="24"/>
          <w:u w:val="none"/>
          <w:rtl/>
        </w:rPr>
        <w:t>» شرايط اختصاصي توسط پيمانكار تأمين و در مبداء حركت حاضر و اولين مسافر را سوار خودرو نمايد و بقيه مسير توسط مسافر اولي راهنمائي خواهد شد.</w:t>
      </w:r>
    </w:p>
    <w:p w:rsidR="00C208BD" w:rsidRDefault="00C208BD" w:rsidP="002F07D7">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4"/>
          <w:sz w:val="24"/>
          <w:szCs w:val="24"/>
          <w:u w:val="none"/>
        </w:rPr>
        <w:lastRenderedPageBreak/>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كارفرما مجاز مي باشد به ازاي هر مورد گزارش ، به ميزان مبلغ يك نيمراه از </w:t>
      </w:r>
      <w:r w:rsidR="00B4590F">
        <w:rPr>
          <w:rFonts w:cs="B Nazanin"/>
          <w:b/>
          <w:bCs/>
          <w:i w:val="0"/>
          <w:iCs w:val="0"/>
          <w:spacing w:val="-8"/>
          <w:sz w:val="24"/>
          <w:szCs w:val="24"/>
          <w:u w:val="none"/>
          <w:rtl/>
        </w:rPr>
        <w:br/>
      </w:r>
      <w:r>
        <w:rPr>
          <w:rFonts w:cs="B Nazanin" w:hint="cs"/>
          <w:b/>
          <w:bCs/>
          <w:i w:val="0"/>
          <w:iCs w:val="0"/>
          <w:spacing w:val="-8"/>
          <w:sz w:val="24"/>
          <w:szCs w:val="24"/>
          <w:u w:val="none"/>
          <w:rtl/>
        </w:rPr>
        <w:t>حق الزحمه دريافتي كسر نموده و تأمين كرايه پرداختي سرنشينان سرويس مذكو</w:t>
      </w:r>
      <w:r w:rsidR="00445342">
        <w:rPr>
          <w:rFonts w:cs="B Nazanin" w:hint="cs"/>
          <w:b/>
          <w:bCs/>
          <w:i w:val="0"/>
          <w:iCs w:val="0"/>
          <w:spacing w:val="-8"/>
          <w:sz w:val="24"/>
          <w:szCs w:val="24"/>
          <w:u w:val="none"/>
          <w:rtl/>
        </w:rPr>
        <w:t>ر نيز ب</w:t>
      </w:r>
      <w:r w:rsidR="00B4590F">
        <w:rPr>
          <w:rFonts w:cs="B Nazanin" w:hint="cs"/>
          <w:b/>
          <w:bCs/>
          <w:i w:val="0"/>
          <w:iCs w:val="0"/>
          <w:spacing w:val="-8"/>
          <w:sz w:val="24"/>
          <w:szCs w:val="24"/>
          <w:u w:val="none"/>
          <w:rtl/>
        </w:rPr>
        <w:t xml:space="preserve">ه </w:t>
      </w:r>
      <w:r w:rsidR="00445342">
        <w:rPr>
          <w:rFonts w:cs="B Nazanin" w:hint="cs"/>
          <w:b/>
          <w:bCs/>
          <w:i w:val="0"/>
          <w:iCs w:val="0"/>
          <w:spacing w:val="-8"/>
          <w:sz w:val="24"/>
          <w:szCs w:val="24"/>
          <w:u w:val="none"/>
          <w:rtl/>
        </w:rPr>
        <w:t>عهده پيمانكار خواهد بود و در صورت تکرار بیش از 2 مورد از مبلغ کل آن مسیر % 20  کسر خواهد شد .</w:t>
      </w:r>
    </w:p>
    <w:p w:rsidR="00C208BD" w:rsidRDefault="00930BD9"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3</w:t>
      </w:r>
      <w:r w:rsidR="00C208BD">
        <w:rPr>
          <w:rFonts w:cs="B Nazanin" w:hint="cs"/>
          <w:b/>
          <w:bCs/>
          <w:i w:val="0"/>
          <w:iCs w:val="0"/>
          <w:spacing w:val="-8"/>
          <w:sz w:val="24"/>
          <w:szCs w:val="24"/>
          <w:u w:val="none"/>
          <w:rtl/>
        </w:rPr>
        <w:t xml:space="preserve">- رانندگان سرويس‌ها در طول مدت سرويس دهي حق استفاده از ضبط صوت و </w:t>
      </w:r>
      <w:r w:rsidR="00C208BD">
        <w:rPr>
          <w:rFonts w:cs="B Nazanin"/>
          <w:b/>
          <w:bCs/>
          <w:i w:val="0"/>
          <w:iCs w:val="0"/>
          <w:spacing w:val="-8"/>
          <w:sz w:val="24"/>
          <w:szCs w:val="24"/>
          <w:u w:val="none"/>
        </w:rPr>
        <w:t>CD</w:t>
      </w:r>
      <w:r w:rsidR="00C208BD">
        <w:rPr>
          <w:rFonts w:cs="B Nazanin" w:hint="cs"/>
          <w:b/>
          <w:bCs/>
          <w:i w:val="0"/>
          <w:iCs w:val="0"/>
          <w:spacing w:val="-8"/>
          <w:sz w:val="24"/>
          <w:szCs w:val="24"/>
          <w:u w:val="none"/>
          <w:rtl/>
        </w:rPr>
        <w:t xml:space="preserve"> اعم از مجاز و غيرمجاز را ندارند.</w:t>
      </w:r>
    </w:p>
    <w:p w:rsidR="00C208BD" w:rsidRDefault="00930BD9"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4</w:t>
      </w:r>
      <w:r w:rsidR="00C208BD">
        <w:rPr>
          <w:rFonts w:cs="B Nazanin" w:hint="cs"/>
          <w:b/>
          <w:bCs/>
          <w:i w:val="0"/>
          <w:iCs w:val="0"/>
          <w:spacing w:val="-8"/>
          <w:sz w:val="24"/>
          <w:szCs w:val="24"/>
          <w:u w:val="none"/>
          <w:rtl/>
        </w:rPr>
        <w:t>- رانندگان سرويس‌ها مي‌بايست از كشيدن سيگار در داخل خودرو در مدت زمان ارائه خدمت خودداري نمايند.</w:t>
      </w:r>
    </w:p>
    <w:p w:rsidR="00E01009" w:rsidRDefault="00930BD9" w:rsidP="00E01009">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5</w:t>
      </w:r>
      <w:r w:rsidR="00C208BD">
        <w:rPr>
          <w:rFonts w:cs="B Nazanin" w:hint="cs"/>
          <w:b/>
          <w:bCs/>
          <w:i w:val="0"/>
          <w:iCs w:val="0"/>
          <w:spacing w:val="-8"/>
          <w:sz w:val="24"/>
          <w:szCs w:val="24"/>
          <w:u w:val="none"/>
          <w:rtl/>
        </w:rPr>
        <w:t xml:space="preserve">- پیمانکار موظف است ظرف مدت 3 روز قبل از شروع و اجرای قرارداد، وسیله نقلیه مسیرهای مربوطه خود را در پارکینگ </w:t>
      </w:r>
      <w:r w:rsidR="00A43103">
        <w:rPr>
          <w:rFonts w:cs="B Nazanin" w:hint="cs"/>
          <w:b/>
          <w:bCs/>
          <w:i w:val="0"/>
          <w:iCs w:val="0"/>
          <w:spacing w:val="-8"/>
          <w:sz w:val="24"/>
          <w:szCs w:val="24"/>
          <w:u w:val="none"/>
          <w:rtl/>
        </w:rPr>
        <w:t>مرکز</w:t>
      </w:r>
      <w:r w:rsidR="00C208BD">
        <w:rPr>
          <w:rFonts w:cs="B Nazanin" w:hint="cs"/>
          <w:b/>
          <w:bCs/>
          <w:i w:val="0"/>
          <w:iCs w:val="0"/>
          <w:spacing w:val="-8"/>
          <w:sz w:val="24"/>
          <w:szCs w:val="24"/>
          <w:u w:val="none"/>
          <w:rtl/>
        </w:rPr>
        <w:t xml:space="preserve"> به منظور بازدید مناقصه گزار ارائه نماید.</w:t>
      </w:r>
    </w:p>
    <w:p w:rsidR="00C208BD" w:rsidRPr="00E01009"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6-</w:t>
      </w:r>
      <w:r w:rsidR="00C208BD" w:rsidRPr="00E01009">
        <w:rPr>
          <w:rFonts w:cs="B Nazanin" w:hint="cs"/>
          <w:b/>
          <w:bCs/>
          <w:i w:val="0"/>
          <w:iCs w:val="0"/>
          <w:spacing w:val="-8"/>
          <w:sz w:val="24"/>
          <w:szCs w:val="24"/>
          <w:u w:val="none"/>
          <w:rtl/>
        </w:rPr>
        <w:t>پیمانکار موظف است لیست اسامی رانندگان طرف قرارداد خود را به همراه مشخصات دقیق وسیله نقلیه مورد استفاده را به مناقصه گزار ارائه نماید.</w:t>
      </w:r>
    </w:p>
    <w:p w:rsidR="00C208BD" w:rsidRDefault="00E01009" w:rsidP="00E01009">
      <w:pPr>
        <w:pStyle w:val="ListParagraph"/>
        <w:tabs>
          <w:tab w:val="left" w:pos="0"/>
          <w:tab w:val="left" w:pos="142"/>
          <w:tab w:val="right" w:pos="1089"/>
        </w:tabs>
        <w:bidi/>
        <w:ind w:left="-142"/>
        <w:jc w:val="both"/>
        <w:rPr>
          <w:rFonts w:cs="B Nazanin"/>
          <w:b/>
          <w:spacing w:val="-8"/>
          <w:szCs w:val="24"/>
          <w:lang w:bidi="ar-SA"/>
        </w:rPr>
      </w:pPr>
      <w:r>
        <w:rPr>
          <w:rFonts w:cs="B Nazanin" w:hint="cs"/>
          <w:b/>
          <w:spacing w:val="-8"/>
          <w:szCs w:val="24"/>
          <w:rtl/>
          <w:lang w:bidi="ar-SA"/>
        </w:rPr>
        <w:t>7-پ</w:t>
      </w:r>
      <w:r w:rsidR="00C208BD">
        <w:rPr>
          <w:rFonts w:cs="B Nazanin" w:hint="cs"/>
          <w:b/>
          <w:spacing w:val="-8"/>
          <w:szCs w:val="24"/>
          <w:rtl/>
          <w:lang w:bidi="ar-SA"/>
        </w:rPr>
        <w:t>یمانکار موظف است گواهی اشتغال به کار و کسر از حقوق  را در صورت درخواست پرسنل ، به ایشان ارائه نماید.</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8-</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C208BD" w:rsidRDefault="00E01009" w:rsidP="00054BBF">
      <w:pPr>
        <w:pStyle w:val="Title"/>
        <w:tabs>
          <w:tab w:val="left" w:pos="0"/>
          <w:tab w:val="left" w:pos="142"/>
        </w:tabs>
        <w:ind w:left="-142"/>
        <w:jc w:val="lowKashida"/>
        <w:rPr>
          <w:rFonts w:cs="B Nazanin"/>
          <w:b/>
          <w:bCs/>
          <w:color w:val="C00000"/>
          <w:u w:val="none"/>
        </w:rPr>
      </w:pPr>
      <w:r>
        <w:rPr>
          <w:rFonts w:cs="B Nazanin" w:hint="cs"/>
          <w:b/>
          <w:bCs/>
          <w:i w:val="0"/>
          <w:iCs w:val="0"/>
          <w:spacing w:val="-8"/>
          <w:sz w:val="24"/>
          <w:szCs w:val="24"/>
          <w:u w:val="none"/>
          <w:rtl/>
        </w:rPr>
        <w:t>9-</w:t>
      </w:r>
      <w:r w:rsidR="00C208BD">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w:t>
      </w:r>
      <w:r w:rsidR="00B4590F">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جهت پاسخگوئي به موارد مربوط به سرويس ها تعيين و كتباً به كارفرما معرفي نمايند ، حضور نمايندگان مذكور ازساعت </w:t>
      </w:r>
      <w:r w:rsidR="00DC1FA6">
        <w:rPr>
          <w:rFonts w:cs="B Nazanin" w:hint="cs"/>
          <w:b/>
          <w:bCs/>
          <w:i w:val="0"/>
          <w:iCs w:val="0"/>
          <w:spacing w:val="-8"/>
          <w:sz w:val="24"/>
          <w:szCs w:val="24"/>
          <w:rtl/>
        </w:rPr>
        <w:t xml:space="preserve">7 </w:t>
      </w:r>
      <w:r w:rsidR="00C208BD">
        <w:rPr>
          <w:rFonts w:cs="B Nazanin" w:hint="cs"/>
          <w:b/>
          <w:bCs/>
          <w:i w:val="0"/>
          <w:iCs w:val="0"/>
          <w:spacing w:val="-8"/>
          <w:sz w:val="24"/>
          <w:szCs w:val="24"/>
          <w:u w:val="none"/>
          <w:rtl/>
        </w:rPr>
        <w:t xml:space="preserve"> صبح لغايت </w:t>
      </w:r>
      <w:r w:rsidR="00460749">
        <w:rPr>
          <w:rFonts w:cs="B Nazanin" w:hint="cs"/>
          <w:b/>
          <w:bCs/>
          <w:i w:val="0"/>
          <w:iCs w:val="0"/>
          <w:spacing w:val="-8"/>
          <w:sz w:val="24"/>
          <w:szCs w:val="24"/>
          <w:rtl/>
        </w:rPr>
        <w:t>8</w:t>
      </w:r>
      <w:r w:rsidR="00AD7741">
        <w:rPr>
          <w:rFonts w:cs="B Nazanin" w:hint="cs"/>
          <w:b/>
          <w:bCs/>
          <w:i w:val="0"/>
          <w:iCs w:val="0"/>
          <w:spacing w:val="-8"/>
          <w:sz w:val="24"/>
          <w:szCs w:val="24"/>
          <w:u w:val="none"/>
          <w:rtl/>
        </w:rPr>
        <w:t xml:space="preserve"> و از ساعت  </w:t>
      </w:r>
      <w:r w:rsidR="006843F5">
        <w:rPr>
          <w:rFonts w:cs="B Nazanin" w:hint="cs"/>
          <w:b/>
          <w:bCs/>
          <w:i w:val="0"/>
          <w:iCs w:val="0"/>
          <w:spacing w:val="-8"/>
          <w:sz w:val="24"/>
          <w:szCs w:val="24"/>
          <w:u w:val="none"/>
          <w:rtl/>
        </w:rPr>
        <w:t>13</w:t>
      </w:r>
      <w:r w:rsidR="00AD7741">
        <w:rPr>
          <w:rFonts w:cs="B Nazanin" w:hint="cs"/>
          <w:b/>
          <w:bCs/>
          <w:i w:val="0"/>
          <w:iCs w:val="0"/>
          <w:spacing w:val="-8"/>
          <w:sz w:val="24"/>
          <w:szCs w:val="24"/>
          <w:u w:val="none"/>
          <w:rtl/>
        </w:rPr>
        <w:t xml:space="preserve">:30 الی </w:t>
      </w:r>
      <w:r w:rsidR="006843F5">
        <w:rPr>
          <w:rFonts w:cs="B Nazanin" w:hint="cs"/>
          <w:b/>
          <w:bCs/>
          <w:i w:val="0"/>
          <w:iCs w:val="0"/>
          <w:spacing w:val="-8"/>
          <w:sz w:val="24"/>
          <w:szCs w:val="24"/>
          <w:u w:val="none"/>
          <w:rtl/>
        </w:rPr>
        <w:t>14</w:t>
      </w:r>
      <w:r w:rsidR="00AD7741">
        <w:rPr>
          <w:rFonts w:cs="B Nazanin" w:hint="cs"/>
          <w:b/>
          <w:bCs/>
          <w:i w:val="0"/>
          <w:iCs w:val="0"/>
          <w:spacing w:val="-8"/>
          <w:sz w:val="24"/>
          <w:szCs w:val="24"/>
          <w:u w:val="none"/>
          <w:rtl/>
        </w:rPr>
        <w:t xml:space="preserve">:30 </w:t>
      </w:r>
      <w:r w:rsidR="00C208BD">
        <w:rPr>
          <w:rFonts w:cs="B Nazanin" w:hint="cs"/>
          <w:b/>
          <w:bCs/>
          <w:i w:val="0"/>
          <w:iCs w:val="0"/>
          <w:spacing w:val="-8"/>
          <w:sz w:val="24"/>
          <w:szCs w:val="24"/>
          <w:u w:val="none"/>
          <w:rtl/>
        </w:rPr>
        <w:t xml:space="preserve">در </w:t>
      </w:r>
      <w:r w:rsidR="0085229C">
        <w:rPr>
          <w:rFonts w:cs="B Nazanin" w:hint="cs"/>
          <w:b/>
          <w:bCs/>
          <w:i w:val="0"/>
          <w:iCs w:val="0"/>
          <w:color w:val="000000" w:themeColor="text1"/>
          <w:spacing w:val="-8"/>
          <w:szCs w:val="24"/>
          <w:u w:val="none"/>
          <w:rtl/>
          <w:lang w:bidi="fa-IR"/>
        </w:rPr>
        <w:t>بیمارستان</w:t>
      </w:r>
      <w:r w:rsidR="00C208BD">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w:t>
      </w:r>
      <w:r w:rsidR="00054BBF">
        <w:rPr>
          <w:rFonts w:cs="B Nazanin" w:hint="cs"/>
          <w:b/>
          <w:bCs/>
          <w:i w:val="0"/>
          <w:iCs w:val="0"/>
          <w:spacing w:val="-8"/>
          <w:sz w:val="24"/>
          <w:szCs w:val="24"/>
          <w:u w:val="none"/>
          <w:rtl/>
        </w:rPr>
        <w:t>بیمارستان</w:t>
      </w:r>
      <w:r w:rsidR="00C208BD">
        <w:rPr>
          <w:rFonts w:cs="B Nazanin" w:hint="cs"/>
          <w:b/>
          <w:bCs/>
          <w:i w:val="0"/>
          <w:iCs w:val="0"/>
          <w:spacing w:val="-8"/>
          <w:sz w:val="24"/>
          <w:szCs w:val="24"/>
          <w:u w:val="none"/>
          <w:rtl/>
        </w:rPr>
        <w:t xml:space="preserve"> حضور يابد ،</w:t>
      </w:r>
      <w:r w:rsidR="00C208BD" w:rsidRPr="00140E59">
        <w:rPr>
          <w:rFonts w:cs="B Nazanin" w:hint="cs"/>
          <w:b/>
          <w:bCs/>
          <w:i w:val="0"/>
          <w:iCs w:val="0"/>
          <w:color w:val="000000" w:themeColor="text1"/>
          <w:u w:val="none"/>
          <w:rtl/>
        </w:rPr>
        <w:t>در غیر اینصورت بابت هرروز غیبت نماینده پیمانکارمبلغ000/</w:t>
      </w:r>
      <w:r w:rsidR="00410327" w:rsidRPr="00140E59">
        <w:rPr>
          <w:rFonts w:cs="B Nazanin" w:hint="cs"/>
          <w:b/>
          <w:bCs/>
          <w:i w:val="0"/>
          <w:iCs w:val="0"/>
          <w:color w:val="000000" w:themeColor="text1"/>
          <w:u w:val="none"/>
          <w:rtl/>
        </w:rPr>
        <w:t>60</w:t>
      </w:r>
      <w:r w:rsidR="00C208BD" w:rsidRPr="00140E59">
        <w:rPr>
          <w:rFonts w:cs="B Nazanin" w:hint="cs"/>
          <w:b/>
          <w:bCs/>
          <w:i w:val="0"/>
          <w:iCs w:val="0"/>
          <w:color w:val="000000" w:themeColor="text1"/>
          <w:u w:val="none"/>
          <w:rtl/>
        </w:rPr>
        <w:t>0 ریال از صورتحساب ارسالی پیمانکار بابت جریمه کسر خواهد شد</w:t>
      </w:r>
      <w:r w:rsidR="00C208BD" w:rsidRPr="00140E59">
        <w:rPr>
          <w:rFonts w:cs="B Nazanin" w:hint="cs"/>
          <w:b/>
          <w:bCs/>
          <w:color w:val="000000" w:themeColor="text1"/>
          <w:u w:val="none"/>
          <w:rtl/>
        </w:rPr>
        <w:t>.</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كارفرما مي‌تواند با رعايت مقررات ضمن هماهنگي با پيمانكار برحسب نياز نسبت به جابجائي</w:t>
      </w:r>
      <w:r w:rsidR="00054BBF">
        <w:rPr>
          <w:rFonts w:cs="B Nazanin" w:hint="cs"/>
          <w:b/>
          <w:bCs/>
          <w:i w:val="0"/>
          <w:iCs w:val="0"/>
          <w:spacing w:val="-8"/>
          <w:sz w:val="24"/>
          <w:szCs w:val="24"/>
          <w:u w:val="none"/>
          <w:rtl/>
        </w:rPr>
        <w:t xml:space="preserve"> </w:t>
      </w:r>
      <w:r w:rsidR="008F38F6">
        <w:rPr>
          <w:rFonts w:cs="B Nazanin" w:hint="cs"/>
          <w:b/>
          <w:bCs/>
          <w:i w:val="0"/>
          <w:iCs w:val="0"/>
          <w:spacing w:val="-8"/>
          <w:sz w:val="24"/>
          <w:szCs w:val="24"/>
          <w:u w:val="none"/>
          <w:rtl/>
        </w:rPr>
        <w:t xml:space="preserve">مینی بوس </w:t>
      </w:r>
      <w:r w:rsidR="0011798F">
        <w:rPr>
          <w:rFonts w:cs="B Nazanin" w:hint="cs"/>
          <w:b/>
          <w:bCs/>
          <w:i w:val="0"/>
          <w:iCs w:val="0"/>
          <w:spacing w:val="-8"/>
          <w:sz w:val="24"/>
          <w:szCs w:val="24"/>
          <w:u w:val="none"/>
          <w:rtl/>
        </w:rPr>
        <w:t xml:space="preserve">یا ون </w:t>
      </w:r>
      <w:r w:rsidR="008F01A5">
        <w:rPr>
          <w:rFonts w:cs="B Nazanin" w:hint="cs"/>
          <w:b/>
          <w:bCs/>
          <w:i w:val="0"/>
          <w:iCs w:val="0"/>
          <w:spacing w:val="-8"/>
          <w:sz w:val="24"/>
          <w:szCs w:val="24"/>
          <w:u w:val="none"/>
          <w:rtl/>
        </w:rPr>
        <w:t>ها</w:t>
      </w:r>
      <w:r w:rsidR="00054BBF">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اقدام نمايد و پيمانكار موظف به اجراي آن خواهد بود.</w:t>
      </w:r>
      <w:bookmarkStart w:id="0" w:name="_GoBack"/>
      <w:bookmarkEnd w:id="0"/>
    </w:p>
    <w:p w:rsidR="00C208BD" w:rsidRDefault="00E01009" w:rsidP="00E01009">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11-</w:t>
      </w:r>
      <w:r w:rsidR="00C208BD">
        <w:rPr>
          <w:rFonts w:cs="B Nazanin" w:hint="cs"/>
          <w:b/>
          <w:bCs/>
          <w:i w:val="0"/>
          <w:iCs w:val="0"/>
          <w:spacing w:val="-8"/>
          <w:sz w:val="24"/>
          <w:szCs w:val="24"/>
          <w:u w:val="none"/>
          <w:rtl/>
        </w:rPr>
        <w:t xml:space="preserve">تعيين و تغيير مسير و ساعت حركت سرويس‌ها بعهده كارفرما بوده و پيمانكار موظف به اجراي آن مي‌باشد. </w:t>
      </w:r>
    </w:p>
    <w:p w:rsidR="00C208BD" w:rsidRDefault="00E01009" w:rsidP="00E01009">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w:t>
      </w:r>
      <w:r w:rsidR="004503BC">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Default="00E01009" w:rsidP="00E01009">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164004" w:rsidRDefault="00A52A28" w:rsidP="00E13E13">
      <w:pPr>
        <w:pStyle w:val="Title"/>
        <w:tabs>
          <w:tab w:val="left" w:pos="0"/>
          <w:tab w:val="left" w:pos="142"/>
        </w:tabs>
        <w:ind w:left="-142"/>
        <w:jc w:val="lowKashida"/>
        <w:rPr>
          <w:rFonts w:cs="B Nazanin"/>
          <w:b/>
          <w:bCs/>
          <w:i w:val="0"/>
          <w:iCs w:val="0"/>
          <w:sz w:val="24"/>
          <w:szCs w:val="24"/>
          <w:u w:val="none"/>
        </w:rPr>
      </w:pPr>
      <w:r w:rsidRPr="00164004">
        <w:rPr>
          <w:rFonts w:cs="B Nazanin"/>
          <w:b/>
          <w:bCs/>
          <w:i w:val="0"/>
          <w:iCs w:val="0"/>
          <w:sz w:val="24"/>
          <w:szCs w:val="24"/>
          <w:u w:val="none"/>
        </w:rPr>
        <w:lastRenderedPageBreak/>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w:t>
      </w:r>
      <w:r w:rsidR="00E13E13">
        <w:rPr>
          <w:rFonts w:cs="B Nazanin" w:hint="cs"/>
          <w:b/>
          <w:bCs/>
          <w:i w:val="0"/>
          <w:iCs w:val="0"/>
          <w:sz w:val="24"/>
          <w:szCs w:val="24"/>
          <w:u w:val="none"/>
          <w:rtl/>
          <w:lang w:bidi="fa-IR"/>
        </w:rPr>
        <w:t>3</w:t>
      </w:r>
      <w:r w:rsidRPr="00164004">
        <w:rPr>
          <w:rFonts w:cs="B Nazanin" w:hint="cs"/>
          <w:b/>
          <w:bCs/>
          <w:i w:val="0"/>
          <w:iCs w:val="0"/>
          <w:sz w:val="24"/>
          <w:szCs w:val="24"/>
          <w:u w:val="none"/>
          <w:rtl/>
        </w:rPr>
        <w:t xml:space="preserve"> ماه، توان مالي جهت ارائه خدمت را داشته و دراين فاصله نسبت به ارائه خدمت بر اساس مفاد قرارداد اقدام نمايد. </w:t>
      </w:r>
    </w:p>
    <w:p w:rsidR="00C208BD" w:rsidRDefault="00E01009" w:rsidP="00E01009">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C208BD">
        <w:rPr>
          <w:rFonts w:cs="B Nazanin" w:hint="cs"/>
          <w:b/>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w:t>
      </w:r>
      <w:r w:rsidR="004503BC">
        <w:rPr>
          <w:rFonts w:cs="B Nazanin" w:hint="cs"/>
          <w:b/>
          <w:bCs/>
          <w:i w:val="0"/>
          <w:iCs w:val="0"/>
          <w:spacing w:val="-8"/>
          <w:sz w:val="24"/>
          <w:szCs w:val="24"/>
          <w:u w:val="none"/>
          <w:rtl/>
        </w:rPr>
        <w:t xml:space="preserve"> </w:t>
      </w:r>
      <w:r w:rsidR="00C208BD">
        <w:rPr>
          <w:rFonts w:cs="B Nazanin" w:hint="cs"/>
          <w:b/>
          <w:bCs/>
          <w:i w:val="0"/>
          <w:iCs w:val="0"/>
          <w:spacing w:val="-8"/>
          <w:sz w:val="24"/>
          <w:szCs w:val="24"/>
          <w:u w:val="none"/>
          <w:rtl/>
        </w:rPr>
        <w:t>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2"/>
          <w:szCs w:val="22"/>
          <w:u w:val="none"/>
          <w:rtl/>
        </w:rPr>
        <w:t>16-</w:t>
      </w:r>
      <w:r w:rsidR="00C208BD" w:rsidRPr="005B0E96">
        <w:rPr>
          <w:rFonts w:cs="B Nazanin" w:hint="cs"/>
          <w:b/>
          <w:bCs/>
          <w:i w:val="0"/>
          <w:iCs w:val="0"/>
          <w:spacing w:val="-8"/>
          <w:sz w:val="22"/>
          <w:szCs w:val="22"/>
          <w:u w:val="none"/>
          <w:rtl/>
        </w:rPr>
        <w:t xml:space="preserve">در صورت تأخیر، غیبت و یا عدم اجرای تعهدات و اعمال شرایط ذکر شده جهت وسایل نقلیه و  رانندگان و یا عدم سرویس دهی مناسب از سوي برنده مناقصه در طول مدت قرارداد بطوركلي يا جزئي مطابق با جدول قرارداد ، جریمه از مطالبات برنده مناقصه كسرمي شود </w:t>
      </w:r>
      <w:r w:rsidR="00C208BD">
        <w:rPr>
          <w:rFonts w:cs="B Nazanin" w:hint="cs"/>
          <w:b/>
          <w:bCs/>
          <w:i w:val="0"/>
          <w:iCs w:val="0"/>
          <w:spacing w:val="-8"/>
          <w:sz w:val="24"/>
          <w:szCs w:val="24"/>
          <w:u w:val="none"/>
          <w:rtl/>
        </w:rPr>
        <w:t xml:space="preserve">. </w:t>
      </w:r>
    </w:p>
    <w:p w:rsidR="00C208BD"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2F07D7" w:rsidRDefault="00E01009" w:rsidP="00E01009">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تهيه كارت سوخت و تأمين سهميه گازوئيل و بنزين و مجوز طرح ترافيك براي هر يك از خودروها ب</w:t>
      </w:r>
      <w:r w:rsidR="00B4590F">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كارفرماهيچگونه تعهدي براي ارائه معرفي نامه و مكاتبات به مراجع ذيصلاح را نداشته و </w:t>
      </w:r>
      <w:r w:rsidR="00C208BD">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rsidR="002F07D7" w:rsidRPr="005B0E96" w:rsidRDefault="00E01009" w:rsidP="00E01009">
      <w:pPr>
        <w:pStyle w:val="Title"/>
        <w:tabs>
          <w:tab w:val="left" w:pos="0"/>
          <w:tab w:val="left" w:pos="142"/>
        </w:tabs>
        <w:ind w:left="-142"/>
        <w:jc w:val="lowKashida"/>
        <w:rPr>
          <w:rFonts w:cs="B Nazanin"/>
          <w:b/>
          <w:bCs/>
          <w:i w:val="0"/>
          <w:iCs w:val="0"/>
          <w:spacing w:val="-8"/>
          <w:sz w:val="22"/>
          <w:szCs w:val="22"/>
          <w:u w:val="none"/>
        </w:rPr>
      </w:pPr>
      <w:r>
        <w:rPr>
          <w:rFonts w:cs="B Nazanin" w:hint="cs"/>
          <w:b/>
          <w:bCs/>
          <w:i w:val="0"/>
          <w:iCs w:val="0"/>
          <w:spacing w:val="-8"/>
          <w:sz w:val="22"/>
          <w:szCs w:val="22"/>
          <w:u w:val="none"/>
          <w:rtl/>
        </w:rPr>
        <w:t>19-</w:t>
      </w:r>
      <w:r w:rsidR="00C208BD" w:rsidRPr="005B0E96">
        <w:rPr>
          <w:rFonts w:cs="B Nazanin" w:hint="cs"/>
          <w:b/>
          <w:bCs/>
          <w:i w:val="0"/>
          <w:iCs w:val="0"/>
          <w:spacing w:val="-8"/>
          <w:sz w:val="22"/>
          <w:szCs w:val="22"/>
          <w:u w:val="none"/>
          <w:rtl/>
        </w:rPr>
        <w:t>كارفرما مي تواند تا 25 درصد خط سيرهاي اعلام شده را در طول مدت قرارداداصلاح نموده وپيمانكار ملزم به رعايت آن</w:t>
      </w:r>
      <w:r w:rsidR="0036219A">
        <w:rPr>
          <w:rFonts w:cs="B Nazanin" w:hint="cs"/>
          <w:b/>
          <w:bCs/>
          <w:i w:val="0"/>
          <w:iCs w:val="0"/>
          <w:spacing w:val="-8"/>
          <w:sz w:val="22"/>
          <w:szCs w:val="22"/>
          <w:u w:val="none"/>
          <w:rtl/>
        </w:rPr>
        <w:t xml:space="preserve"> </w:t>
      </w:r>
      <w:r w:rsidR="00C208BD" w:rsidRPr="005B0E96">
        <w:rPr>
          <w:rFonts w:cs="B Nazanin" w:hint="cs"/>
          <w:b/>
          <w:bCs/>
          <w:i w:val="0"/>
          <w:iCs w:val="0"/>
          <w:spacing w:val="-8"/>
          <w:sz w:val="22"/>
          <w:szCs w:val="22"/>
          <w:u w:val="none"/>
          <w:rtl/>
        </w:rPr>
        <w:t>مي باشد.</w:t>
      </w:r>
    </w:p>
    <w:p w:rsidR="002F07D7" w:rsidRPr="005B0E96" w:rsidRDefault="00E01009" w:rsidP="00E01009">
      <w:pPr>
        <w:pStyle w:val="Title"/>
        <w:tabs>
          <w:tab w:val="left" w:pos="0"/>
          <w:tab w:val="left" w:pos="142"/>
        </w:tabs>
        <w:ind w:left="-142"/>
        <w:jc w:val="lowKashida"/>
        <w:rPr>
          <w:rFonts w:cs="B Nazanin"/>
          <w:b/>
          <w:bCs/>
          <w:i w:val="0"/>
          <w:iCs w:val="0"/>
          <w:spacing w:val="-8"/>
          <w:sz w:val="22"/>
          <w:szCs w:val="22"/>
          <w:u w:val="none"/>
        </w:rPr>
      </w:pPr>
      <w:r>
        <w:rPr>
          <w:rFonts w:cs="B Nazanin" w:hint="cs"/>
          <w:b/>
          <w:bCs/>
          <w:i w:val="0"/>
          <w:iCs w:val="0"/>
          <w:spacing w:val="-8"/>
          <w:sz w:val="22"/>
          <w:szCs w:val="22"/>
          <w:u w:val="none"/>
          <w:rtl/>
        </w:rPr>
        <w:t>20-</w:t>
      </w:r>
      <w:r w:rsidR="005F7649" w:rsidRPr="005B0E96">
        <w:rPr>
          <w:rFonts w:cs="B Nazanin" w:hint="cs"/>
          <w:b/>
          <w:bCs/>
          <w:i w:val="0"/>
          <w:iCs w:val="0"/>
          <w:spacing w:val="-8"/>
          <w:sz w:val="22"/>
          <w:szCs w:val="22"/>
          <w:u w:val="none"/>
          <w:rtl/>
        </w:rPr>
        <w:t>نوع خودرو های هر مسیر باتوجه به تعداد مسافران آن مسیر، مینی بوس یا ون تعیین میگردد. به هرحال خودرو تعیین شده باید به نحوی باشد که هیچیک از مسافران آن مسیر از  سرویس محروم  نشوند و همچنین ایجاد نارضایتی برای مسافران ننماید.</w:t>
      </w:r>
    </w:p>
    <w:p w:rsidR="002F07D7" w:rsidRPr="005B0E96" w:rsidRDefault="00E01009" w:rsidP="00E01009">
      <w:pPr>
        <w:pStyle w:val="Title"/>
        <w:tabs>
          <w:tab w:val="left" w:pos="0"/>
          <w:tab w:val="left" w:pos="142"/>
        </w:tabs>
        <w:ind w:left="-142"/>
        <w:jc w:val="lowKashida"/>
        <w:rPr>
          <w:rFonts w:cs="B Nazanin"/>
          <w:b/>
          <w:bCs/>
          <w:i w:val="0"/>
          <w:iCs w:val="0"/>
          <w:spacing w:val="-8"/>
          <w:sz w:val="22"/>
          <w:szCs w:val="22"/>
          <w:u w:val="none"/>
        </w:rPr>
      </w:pPr>
      <w:r>
        <w:rPr>
          <w:rFonts w:cs="B Nazanin" w:hint="cs"/>
          <w:b/>
          <w:bCs/>
          <w:i w:val="0"/>
          <w:iCs w:val="0"/>
          <w:spacing w:val="-8"/>
          <w:sz w:val="22"/>
          <w:szCs w:val="22"/>
          <w:u w:val="none"/>
          <w:rtl/>
        </w:rPr>
        <w:t>21-</w:t>
      </w:r>
      <w:r w:rsidR="005F7649" w:rsidRPr="005B0E96">
        <w:rPr>
          <w:rFonts w:cs="B Nazanin" w:hint="cs"/>
          <w:b/>
          <w:bCs/>
          <w:i w:val="0"/>
          <w:iCs w:val="0"/>
          <w:spacing w:val="-8"/>
          <w:sz w:val="22"/>
          <w:szCs w:val="22"/>
          <w:u w:val="none"/>
          <w:rtl/>
        </w:rPr>
        <w:t>رانندگان سرویس ها به هیچ</w:t>
      </w:r>
      <w:r w:rsidR="004503BC">
        <w:rPr>
          <w:rFonts w:cs="B Nazanin" w:hint="cs"/>
          <w:b/>
          <w:bCs/>
          <w:i w:val="0"/>
          <w:iCs w:val="0"/>
          <w:spacing w:val="-8"/>
          <w:sz w:val="22"/>
          <w:szCs w:val="22"/>
          <w:u w:val="none"/>
          <w:rtl/>
        </w:rPr>
        <w:t xml:space="preserve"> </w:t>
      </w:r>
      <w:r w:rsidR="005F7649" w:rsidRPr="005B0E96">
        <w:rPr>
          <w:rFonts w:cs="B Nazanin" w:hint="cs"/>
          <w:b/>
          <w:bCs/>
          <w:i w:val="0"/>
          <w:iCs w:val="0"/>
          <w:spacing w:val="-8"/>
          <w:sz w:val="22"/>
          <w:szCs w:val="22"/>
          <w:u w:val="none"/>
          <w:rtl/>
        </w:rPr>
        <w:t>وجه حق دخالت در امور داخلی بیمارستان را نداشته و نوع استخدامی مسافران هیچ ارتباطی به شرکت و راننده ندارد.</w:t>
      </w:r>
    </w:p>
    <w:p w:rsidR="002F07D7" w:rsidRPr="005B0E96" w:rsidRDefault="00E01009" w:rsidP="00E01009">
      <w:pPr>
        <w:pStyle w:val="Title"/>
        <w:tabs>
          <w:tab w:val="left" w:pos="0"/>
          <w:tab w:val="left" w:pos="142"/>
        </w:tabs>
        <w:ind w:left="-142"/>
        <w:jc w:val="lowKashida"/>
        <w:rPr>
          <w:rFonts w:cs="B Nazanin"/>
          <w:b/>
          <w:bCs/>
          <w:i w:val="0"/>
          <w:iCs w:val="0"/>
          <w:spacing w:val="-8"/>
          <w:sz w:val="22"/>
          <w:szCs w:val="22"/>
          <w:u w:val="none"/>
        </w:rPr>
      </w:pPr>
      <w:r>
        <w:rPr>
          <w:rFonts w:cs="B Nazanin" w:hint="cs"/>
          <w:b/>
          <w:bCs/>
          <w:i w:val="0"/>
          <w:iCs w:val="0"/>
          <w:spacing w:val="-8"/>
          <w:sz w:val="22"/>
          <w:szCs w:val="22"/>
          <w:u w:val="none"/>
          <w:rtl/>
        </w:rPr>
        <w:t>22-</w:t>
      </w:r>
      <w:r w:rsidR="005F7649" w:rsidRPr="005B0E96">
        <w:rPr>
          <w:rFonts w:cs="B Nazanin" w:hint="cs"/>
          <w:b/>
          <w:bCs/>
          <w:i w:val="0"/>
          <w:iCs w:val="0"/>
          <w:spacing w:val="-8"/>
          <w:sz w:val="22"/>
          <w:szCs w:val="22"/>
          <w:u w:val="none"/>
          <w:rtl/>
        </w:rPr>
        <w:t xml:space="preserve">راننده هرمسیر موظف میباشد در صورت وجود حتی یک نفر مسافر مسیر مشخص شده طبق کروکی را تا آخرین ایستگاه طی نموده و به هیچوجه حق ندارد نسبت به پیاده نمودن مسافر یا مسافران به بهانه های مختلف دربین راه اقدام نماید. در صورت بروز حوادث غیر مترقبه و شرایط واقعا" اضطراری برای راننده یا خودرو در بین راه ، راننده میتواند نسبت به کرایه نمودن سرویس دیگر و پرداخت هزینه نسبت به جابجایی مسافران توسط خودروی دیگر اقدام نمایدو در صورت تخطی راننده و دریافت گزارش ضمن تذکر به شرکت، نیمراه مورد نظر بعنوان غیبت محسوب خواهد شد. و در صورت تکرار برای همان راننده در </w:t>
      </w:r>
      <w:r w:rsidR="008D7D94" w:rsidRPr="005B0E96">
        <w:rPr>
          <w:rFonts w:cs="B Nazanin" w:hint="cs"/>
          <w:b/>
          <w:bCs/>
          <w:i w:val="0"/>
          <w:iCs w:val="0"/>
          <w:spacing w:val="-8"/>
          <w:sz w:val="22"/>
          <w:szCs w:val="22"/>
          <w:u w:val="none"/>
          <w:rtl/>
          <w:lang w:bidi="fa-IR"/>
        </w:rPr>
        <w:t>م</w:t>
      </w:r>
      <w:r w:rsidR="005F7649" w:rsidRPr="005B0E96">
        <w:rPr>
          <w:rFonts w:cs="B Nazanin" w:hint="cs"/>
          <w:b/>
          <w:bCs/>
          <w:i w:val="0"/>
          <w:iCs w:val="0"/>
          <w:spacing w:val="-8"/>
          <w:sz w:val="22"/>
          <w:szCs w:val="22"/>
          <w:u w:val="none"/>
          <w:rtl/>
        </w:rPr>
        <w:t>وارد بعدی جریمه برابر عدد تکرار تخلف محاسبه خواهد شد.مثلا" برای تکرارسوم 3 نیمراه جریمه از کارکرد شرکت کسر خواهد شد.</w:t>
      </w:r>
    </w:p>
    <w:p w:rsidR="00C208BD" w:rsidRPr="005B0E96" w:rsidRDefault="00E01009" w:rsidP="00E01009">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2"/>
          <w:szCs w:val="22"/>
          <w:u w:val="none"/>
          <w:rtl/>
        </w:rPr>
        <w:t>23-</w:t>
      </w:r>
      <w:r w:rsidR="005F7649" w:rsidRPr="005B0E96">
        <w:rPr>
          <w:rFonts w:cs="B Nazanin" w:hint="cs"/>
          <w:b/>
          <w:bCs/>
          <w:i w:val="0"/>
          <w:iCs w:val="0"/>
          <w:spacing w:val="-8"/>
          <w:sz w:val="22"/>
          <w:szCs w:val="22"/>
          <w:u w:val="none"/>
          <w:rtl/>
        </w:rPr>
        <w:t>رانندگان سرویسها مجاز نمیباشند به بهانه داشتن سرویس در محل دیگر ساعت ورود یا خروج سرویس بیمارستان را بدون رضایت کارفرما و مسافران تغییر دهند.و همچنین رانندگان مورد نظر نمیتوانند به بهانه داشتن سرویس دیگر نسبت به تغییر کروکی یا عدم رعایت سرعت مجاز اقدام نمایند. در صورت تخلف ضمن تذکر به شرکت در صورت تشخیص کارفرما ، پیمانکار متعهد میباشد حداکثر تا 72 ساعت نسبت به تعویض سرویس اقدام نماید</w:t>
      </w:r>
      <w:r w:rsidR="005F7649" w:rsidRPr="002F07D7">
        <w:rPr>
          <w:rFonts w:cs="B Nazanin" w:hint="cs"/>
          <w:b/>
          <w:bCs/>
          <w:i w:val="0"/>
          <w:iCs w:val="0"/>
          <w:spacing w:val="-8"/>
          <w:sz w:val="24"/>
          <w:szCs w:val="24"/>
          <w:u w:val="none"/>
          <w:rtl/>
        </w:rPr>
        <w:t>.</w:t>
      </w:r>
    </w:p>
    <w:sectPr w:rsidR="00C208BD" w:rsidRPr="005B0E96" w:rsidSect="002F1292">
      <w:headerReference w:type="default" r:id="rId8"/>
      <w:footerReference w:type="even" r:id="rId9"/>
      <w:footerReference w:type="default" r:id="rId10"/>
      <w:endnotePr>
        <w:numFmt w:val="lowerLetter"/>
      </w:endnotePr>
      <w:pgSz w:w="11907" w:h="16840" w:code="9"/>
      <w:pgMar w:top="1843" w:right="992" w:bottom="851" w:left="993" w:header="567" w:footer="216"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234" w:rsidRDefault="00332234" w:rsidP="00E1460D">
      <w:r>
        <w:separator/>
      </w:r>
    </w:p>
  </w:endnote>
  <w:endnote w:type="continuationSeparator" w:id="0">
    <w:p w:rsidR="00332234" w:rsidRDefault="00332234"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00000000" w:usb2="00000000"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ranNastaliq">
    <w:altName w:val="Microsoft Sans Serif"/>
    <w:charset w:val="00"/>
    <w:family w:val="roman"/>
    <w:pitch w:val="variable"/>
    <w:sig w:usb0="00000000" w:usb1="80000000" w:usb2="00000008" w:usb3="00000000" w:csb0="000101FF" w:csb1="00000000"/>
  </w:font>
  <w:font w:name="IPT Titr">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324896"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Default="00632072" w:rsidP="00F14F74">
    <w:pPr>
      <w:pStyle w:val="Footer"/>
      <w:jc w:val="center"/>
    </w:pPr>
  </w:p>
  <w:p w:rsidR="00D404C6" w:rsidRDefault="00D404C6" w:rsidP="00140E59">
    <w:pPr>
      <w:pStyle w:val="Footer"/>
      <w:bidi/>
      <w:rPr>
        <w:rFonts w:ascii="IranNastaliq" w:hAnsi="IranNastaliq" w:cs="B Titr"/>
      </w:rPr>
    </w:pPr>
    <w:r>
      <w:rPr>
        <w:rFonts w:ascii="IPT Titr" w:hAnsi="IPT Titr" w:cs="B Titr" w:hint="cs"/>
        <w:sz w:val="20"/>
        <w:rtl/>
      </w:rPr>
      <w:t>نماینده کارفرما</w:t>
    </w:r>
    <w:r w:rsidR="00F14F74">
      <w:rPr>
        <w:rFonts w:ascii="IPT Titr" w:hAnsi="IPT Titr" w:cs="B Titr"/>
        <w:sz w:val="20"/>
        <w:rtl/>
      </w:rPr>
      <w:tab/>
    </w:r>
    <w:r w:rsidR="00140E59">
      <w:rPr>
        <w:rFonts w:ascii="IranNastaliq" w:hAnsi="IranNastaliq" w:cs="B Titr" w:hint="cs"/>
        <w:rtl/>
      </w:rPr>
      <w:t xml:space="preserve">شماره صفحه .... </w:t>
    </w:r>
    <w:r w:rsidR="00140E59">
      <w:rPr>
        <w:rFonts w:ascii="IranNastaliq" w:hAnsi="IranNastaliq" w:cs="B Titr"/>
        <w:rtl/>
      </w:rPr>
      <w:tab/>
    </w:r>
    <w:r>
      <w:rPr>
        <w:rFonts w:ascii="IranNastaliq" w:hAnsi="IranNastaliq" w:cs="B Titr" w:hint="cs"/>
        <w:rtl/>
      </w:rPr>
      <w:t>قرائت شد و مورد قبول است</w:t>
    </w:r>
  </w:p>
  <w:p w:rsidR="00D404C6" w:rsidRDefault="00D404C6" w:rsidP="00140E59">
    <w:pPr>
      <w:pStyle w:val="Footer"/>
      <w:bidi/>
      <w:rPr>
        <w:rFonts w:ascii="IranNastaliq" w:hAnsi="IranNastaliq" w:cs="IranNastaliq"/>
      </w:rPr>
    </w:pPr>
    <w:r>
      <w:rPr>
        <w:rFonts w:ascii="IPT Titr" w:hAnsi="IPT Titr" w:cs="B Titr" w:hint="cs"/>
        <w:sz w:val="20"/>
        <w:rtl/>
      </w:rPr>
      <w:t>تأیید و محل امضا</w:t>
    </w:r>
    <w:r w:rsidR="00140E59">
      <w:rPr>
        <w:rFonts w:ascii="IranNastaliq" w:hAnsi="IranNastaliq" w:cs="B Titr" w:hint="cs"/>
        <w:rtl/>
      </w:rPr>
      <w:t xml:space="preserve"> </w:t>
    </w:r>
    <w:r w:rsidR="00140E59">
      <w:rPr>
        <w:rFonts w:ascii="IranNastaliq" w:hAnsi="IranNastaliq" w:cs="B Titr"/>
        <w:rtl/>
      </w:rPr>
      <w:tab/>
    </w:r>
    <w:r w:rsidR="00140E59">
      <w:rPr>
        <w:rFonts w:ascii="IranNastaliq" w:hAnsi="IranNastaliq" w:cs="B Titr"/>
        <w:rtl/>
      </w:rPr>
      <w:tab/>
    </w:r>
    <w:r>
      <w:rPr>
        <w:rFonts w:ascii="IranNastaliq" w:hAnsi="IranNastaliq" w:cs="B Titr" w:hint="cs"/>
        <w:rtl/>
      </w:rPr>
      <w:t>محل مهر و امضای شرکت</w:t>
    </w:r>
  </w:p>
  <w:p w:rsidR="00D404C6" w:rsidRPr="00140E59" w:rsidRDefault="00D404C6" w:rsidP="00F14F74">
    <w:pPr>
      <w:pStyle w:val="Footer"/>
      <w:tabs>
        <w:tab w:val="left" w:pos="4394"/>
      </w:tabs>
      <w:bidi/>
      <w:ind w:left="-227"/>
      <w:jc w:val="center"/>
      <w:rPr>
        <w:rFonts w:ascii="Calibri" w:hAnsi="Calibri" w:cs="B Nazanin"/>
        <w:sz w:val="22"/>
        <w:szCs w:val="22"/>
      </w:rPr>
    </w:pPr>
    <w:r w:rsidRPr="00140E59">
      <w:rPr>
        <w:rFonts w:ascii="IranNastaliq" w:hAnsi="IranNastaliq" w:cs="B Nazanin"/>
        <w:sz w:val="22"/>
        <w:szCs w:val="22"/>
        <w:rtl/>
      </w:rPr>
      <w:t>آدرس : تهران بزرگراه شهید همت  غرب - بین تقاطع  شیخ فض</w:t>
    </w:r>
    <w:r w:rsidR="00140E59">
      <w:rPr>
        <w:rFonts w:ascii="IranNastaliq" w:hAnsi="IranNastaliq" w:cs="B Nazanin"/>
        <w:sz w:val="22"/>
        <w:szCs w:val="22"/>
        <w:rtl/>
      </w:rPr>
      <w:t>ل‌ا... نوری وشهیدچمران -تلفن 86701 فکس</w:t>
    </w:r>
    <w:r w:rsidRPr="00140E59">
      <w:rPr>
        <w:rFonts w:ascii="IranNastaliq" w:hAnsi="IranNastaliq" w:cs="B Nazanin"/>
        <w:sz w:val="22"/>
        <w:szCs w:val="22"/>
        <w:rtl/>
      </w:rPr>
      <w:t xml:space="preserve"> 88622577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234" w:rsidRDefault="00332234" w:rsidP="00E1460D">
      <w:r>
        <w:separator/>
      </w:r>
    </w:p>
  </w:footnote>
  <w:footnote w:type="continuationSeparator" w:id="0">
    <w:p w:rsidR="00332234" w:rsidRDefault="00332234"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332234">
    <w:pPr>
      <w:pStyle w:val="Header"/>
    </w:pPr>
    <w:r>
      <w:rPr>
        <w:noProof/>
        <w:lang w:bidi="ar-SA"/>
      </w:rPr>
      <w:pict>
        <v:group id="Group 10" o:spid="_x0000_s2049" style="position:absolute;margin-left:-41.85pt;margin-top:-24.65pt;width:544.7pt;height:665.7pt;z-index:251657728" coordorigin="354,91" coordsize="10894,133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">
          <v:group id="Group 11" o:spid="_x0000_s2052" style="position:absolute;left:354;top:91;width:10894;height:1617" coordorigin="681,228" coordsize="10894,1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54" type="#_x0000_t75" alt="110.BMP" style="position:absolute;left:9692;top:228;width:1883;height:15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1" o:title="110" cropbottom="38320f" cropright="46062f"/>
            </v:shape>
            <v:shapetype id="_x0000_t202" coordsize="21600,21600" o:spt="202" path="m,l,21600r21600,l21600,xe">
              <v:stroke joinstyle="miter"/>
              <v:path gradientshapeok="t" o:connecttype="rect"/>
            </v:shapetype>
            <v:shape id="Text Box 13" o:spid="_x0000_s2053" type="#_x0000_t202" style="position:absolute;left:681;top:228;width:2666;height:16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style="mso-next-textbox:#Text Box 13">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51" type="#_x0000_t75" alt="N3" style="position:absolute;left:3047;top:4272;width:6707;height:91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">
            <v:imagedata r:id="rId2" o:title="N3" blacklevel="28180f"/>
          </v:shape>
          <v:shape id="WordArt 15" o:spid="_x0000_s2050" type="#_x0000_t202" style="position:absolute;left:1071;top:6472;width:9794;height:267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next-textbox:#WordArt 15;mso-fit-shape-to-text:t">
              <w:txbxContent>
                <w:p w:rsidR="00CB76EF" w:rsidRDefault="00CB76EF" w:rsidP="00CB76EF">
                  <w:pPr>
                    <w:pStyle w:val="NormalWeb"/>
                    <w:bidi/>
                    <w:spacing w:before="0" w:beforeAutospacing="0" w:after="0" w:afterAutospacing="0"/>
                    <w:jc w:val="center"/>
                  </w:pPr>
                  <w:r w:rsidRPr="00CB76EF">
                    <w:rPr>
                      <w:rFonts w:cs="B Titr" w:hint="cs"/>
                      <w:color w:val="F9EDED"/>
                      <w:sz w:val="48"/>
                      <w:szCs w:val="48"/>
                      <w:rtl/>
                      <w:lang w:bidi="fa-IR"/>
                    </w:rPr>
                    <w:t xml:space="preserve">معاونت </w:t>
                  </w:r>
                  <w:r w:rsidRPr="00CB76EF">
                    <w:rPr>
                      <w:rFonts w:cs="B Titr" w:hint="cs"/>
                      <w:color w:val="F9EDED"/>
                      <w:sz w:val="48"/>
                      <w:szCs w:val="48"/>
                      <w:rtl/>
                      <w:lang w:bidi="fa-IR"/>
                    </w:rPr>
                    <w:t>توسعه مديريت و منابع</w:t>
                  </w:r>
                </w:p>
                <w:p w:rsidR="00CB76EF" w:rsidRDefault="00CB76EF" w:rsidP="00CB76EF">
                  <w:pPr>
                    <w:pStyle w:val="NormalWeb"/>
                    <w:bidi/>
                    <w:spacing w:before="0" w:beforeAutospacing="0" w:after="0" w:afterAutospacing="0"/>
                    <w:jc w:val="center"/>
                  </w:pPr>
                  <w:r w:rsidRPr="00CB76EF">
                    <w:rPr>
                      <w:rFonts w:cs="B Titr" w:hint="cs"/>
                      <w:color w:val="F9EDED"/>
                      <w:sz w:val="48"/>
                      <w:szCs w:val="48"/>
                      <w:rtl/>
                      <w:lang w:bidi="fa-IR"/>
                    </w:rPr>
                    <w:t xml:space="preserve">امور قراردادها    </w:t>
                  </w:r>
                </w:p>
                <w:p w:rsidR="00CB76EF" w:rsidRDefault="00CB76EF" w:rsidP="00CB76EF">
                  <w:pPr>
                    <w:pStyle w:val="NormalWeb"/>
                    <w:bidi/>
                    <w:spacing w:before="0" w:beforeAutospacing="0" w:after="0" w:afterAutospacing="0"/>
                    <w:jc w:val="center"/>
                  </w:pPr>
                  <w:r w:rsidRPr="00CB76EF">
                    <w:rPr>
                      <w:rFonts w:cs="B Titr" w:hint="cs"/>
                      <w:color w:val="F9EDED"/>
                      <w:sz w:val="48"/>
                      <w:szCs w:val="48"/>
                      <w:rtl/>
                      <w:lang w:bidi="fa-IR"/>
                    </w:rPr>
                    <w:t>دانشگاه علوم پزشكي ايران</w:t>
                  </w:r>
                </w:p>
              </w:txbxContent>
            </v:textbox>
          </v:shape>
        </v:group>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55"/>
    <o:shapelayout v:ext="edit">
      <o:idmap v:ext="edit" data="2"/>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04F95"/>
    <w:rsid w:val="000149A2"/>
    <w:rsid w:val="000157A1"/>
    <w:rsid w:val="00017891"/>
    <w:rsid w:val="00021066"/>
    <w:rsid w:val="000244A2"/>
    <w:rsid w:val="00024AC5"/>
    <w:rsid w:val="00035091"/>
    <w:rsid w:val="0003514F"/>
    <w:rsid w:val="000401F4"/>
    <w:rsid w:val="0005020F"/>
    <w:rsid w:val="000548DE"/>
    <w:rsid w:val="00054BBF"/>
    <w:rsid w:val="00055917"/>
    <w:rsid w:val="00055B2A"/>
    <w:rsid w:val="000652C6"/>
    <w:rsid w:val="00067FAD"/>
    <w:rsid w:val="00074BB2"/>
    <w:rsid w:val="00075282"/>
    <w:rsid w:val="000769E6"/>
    <w:rsid w:val="00080D1B"/>
    <w:rsid w:val="0008520E"/>
    <w:rsid w:val="00087577"/>
    <w:rsid w:val="00087ECA"/>
    <w:rsid w:val="00093BF7"/>
    <w:rsid w:val="00094B92"/>
    <w:rsid w:val="00094DB4"/>
    <w:rsid w:val="000970BB"/>
    <w:rsid w:val="00097AE5"/>
    <w:rsid w:val="000A6831"/>
    <w:rsid w:val="000B0589"/>
    <w:rsid w:val="000C2599"/>
    <w:rsid w:val="000C77D6"/>
    <w:rsid w:val="000D4452"/>
    <w:rsid w:val="000D489D"/>
    <w:rsid w:val="000E177C"/>
    <w:rsid w:val="000E5FDF"/>
    <w:rsid w:val="000E731F"/>
    <w:rsid w:val="000E749D"/>
    <w:rsid w:val="000E7A9C"/>
    <w:rsid w:val="000F1A5C"/>
    <w:rsid w:val="000F4650"/>
    <w:rsid w:val="000F6B3D"/>
    <w:rsid w:val="0010245C"/>
    <w:rsid w:val="00116779"/>
    <w:rsid w:val="00116E1A"/>
    <w:rsid w:val="0011798F"/>
    <w:rsid w:val="001204BB"/>
    <w:rsid w:val="0012158E"/>
    <w:rsid w:val="001242DA"/>
    <w:rsid w:val="001252C1"/>
    <w:rsid w:val="001256CC"/>
    <w:rsid w:val="001320EB"/>
    <w:rsid w:val="00140E59"/>
    <w:rsid w:val="001474FB"/>
    <w:rsid w:val="00150980"/>
    <w:rsid w:val="00152590"/>
    <w:rsid w:val="001602FD"/>
    <w:rsid w:val="001626CB"/>
    <w:rsid w:val="001636D8"/>
    <w:rsid w:val="00163A31"/>
    <w:rsid w:val="00164004"/>
    <w:rsid w:val="0016602E"/>
    <w:rsid w:val="001714F0"/>
    <w:rsid w:val="00172D11"/>
    <w:rsid w:val="00172F70"/>
    <w:rsid w:val="00173797"/>
    <w:rsid w:val="00176076"/>
    <w:rsid w:val="00177F35"/>
    <w:rsid w:val="00181F8D"/>
    <w:rsid w:val="00186EE9"/>
    <w:rsid w:val="00194108"/>
    <w:rsid w:val="001A145F"/>
    <w:rsid w:val="001B6CBB"/>
    <w:rsid w:val="001C06B9"/>
    <w:rsid w:val="001C0C23"/>
    <w:rsid w:val="001C1174"/>
    <w:rsid w:val="001C5AD8"/>
    <w:rsid w:val="001C5D34"/>
    <w:rsid w:val="001C5F6B"/>
    <w:rsid w:val="001D05B4"/>
    <w:rsid w:val="001D269B"/>
    <w:rsid w:val="001E51BB"/>
    <w:rsid w:val="001E587F"/>
    <w:rsid w:val="001E7F94"/>
    <w:rsid w:val="001F0A51"/>
    <w:rsid w:val="001F2AF6"/>
    <w:rsid w:val="001F3A71"/>
    <w:rsid w:val="00201562"/>
    <w:rsid w:val="0020744E"/>
    <w:rsid w:val="00210E69"/>
    <w:rsid w:val="00213EEF"/>
    <w:rsid w:val="00230FE4"/>
    <w:rsid w:val="002310AF"/>
    <w:rsid w:val="002348D4"/>
    <w:rsid w:val="00240FDB"/>
    <w:rsid w:val="002462B5"/>
    <w:rsid w:val="002526F7"/>
    <w:rsid w:val="0025611C"/>
    <w:rsid w:val="00260B9E"/>
    <w:rsid w:val="00261846"/>
    <w:rsid w:val="00262BCA"/>
    <w:rsid w:val="0026378B"/>
    <w:rsid w:val="00267200"/>
    <w:rsid w:val="00270B91"/>
    <w:rsid w:val="00270D12"/>
    <w:rsid w:val="00274628"/>
    <w:rsid w:val="00275637"/>
    <w:rsid w:val="00276DB8"/>
    <w:rsid w:val="0028200C"/>
    <w:rsid w:val="002958DB"/>
    <w:rsid w:val="002A0614"/>
    <w:rsid w:val="002B3529"/>
    <w:rsid w:val="002B3DD2"/>
    <w:rsid w:val="002C739A"/>
    <w:rsid w:val="002C76D3"/>
    <w:rsid w:val="002D0960"/>
    <w:rsid w:val="002D1188"/>
    <w:rsid w:val="002D3446"/>
    <w:rsid w:val="002D51A1"/>
    <w:rsid w:val="002D53A5"/>
    <w:rsid w:val="002F07D7"/>
    <w:rsid w:val="002F1292"/>
    <w:rsid w:val="002F1E24"/>
    <w:rsid w:val="002F3532"/>
    <w:rsid w:val="002F5A7C"/>
    <w:rsid w:val="002F64A4"/>
    <w:rsid w:val="002F76AA"/>
    <w:rsid w:val="003100B1"/>
    <w:rsid w:val="00310A7F"/>
    <w:rsid w:val="00310C4C"/>
    <w:rsid w:val="003119EA"/>
    <w:rsid w:val="0031449D"/>
    <w:rsid w:val="00324896"/>
    <w:rsid w:val="00332234"/>
    <w:rsid w:val="00333E60"/>
    <w:rsid w:val="003402E1"/>
    <w:rsid w:val="0035009F"/>
    <w:rsid w:val="003536A6"/>
    <w:rsid w:val="003565AC"/>
    <w:rsid w:val="0036219A"/>
    <w:rsid w:val="00362400"/>
    <w:rsid w:val="00365AC1"/>
    <w:rsid w:val="00366E3C"/>
    <w:rsid w:val="00370821"/>
    <w:rsid w:val="00372455"/>
    <w:rsid w:val="0037312A"/>
    <w:rsid w:val="003810B9"/>
    <w:rsid w:val="0038650B"/>
    <w:rsid w:val="0039444F"/>
    <w:rsid w:val="0039635B"/>
    <w:rsid w:val="003A1809"/>
    <w:rsid w:val="003A69DA"/>
    <w:rsid w:val="003A6C43"/>
    <w:rsid w:val="003A7923"/>
    <w:rsid w:val="003B3429"/>
    <w:rsid w:val="003C0884"/>
    <w:rsid w:val="003C68EE"/>
    <w:rsid w:val="003D7FA5"/>
    <w:rsid w:val="003F09B3"/>
    <w:rsid w:val="003F2855"/>
    <w:rsid w:val="003F34BD"/>
    <w:rsid w:val="003F657B"/>
    <w:rsid w:val="00404190"/>
    <w:rsid w:val="004066A5"/>
    <w:rsid w:val="00407A00"/>
    <w:rsid w:val="00410327"/>
    <w:rsid w:val="00414CB5"/>
    <w:rsid w:val="004173AB"/>
    <w:rsid w:val="0042669C"/>
    <w:rsid w:val="00427DB5"/>
    <w:rsid w:val="004324DF"/>
    <w:rsid w:val="00436165"/>
    <w:rsid w:val="00441F10"/>
    <w:rsid w:val="004420A5"/>
    <w:rsid w:val="00445342"/>
    <w:rsid w:val="004503BC"/>
    <w:rsid w:val="00451031"/>
    <w:rsid w:val="0045650A"/>
    <w:rsid w:val="00460749"/>
    <w:rsid w:val="00461FD9"/>
    <w:rsid w:val="00464C61"/>
    <w:rsid w:val="00466B21"/>
    <w:rsid w:val="00466C32"/>
    <w:rsid w:val="00470316"/>
    <w:rsid w:val="004710C0"/>
    <w:rsid w:val="00471DEE"/>
    <w:rsid w:val="0048401F"/>
    <w:rsid w:val="00486D7A"/>
    <w:rsid w:val="004916F9"/>
    <w:rsid w:val="00491A64"/>
    <w:rsid w:val="00497D22"/>
    <w:rsid w:val="004A14E2"/>
    <w:rsid w:val="004B0146"/>
    <w:rsid w:val="004B3E51"/>
    <w:rsid w:val="004C2FC4"/>
    <w:rsid w:val="004C58F2"/>
    <w:rsid w:val="004C7F51"/>
    <w:rsid w:val="004D1064"/>
    <w:rsid w:val="004D1275"/>
    <w:rsid w:val="004D1EBE"/>
    <w:rsid w:val="004D3622"/>
    <w:rsid w:val="004D5970"/>
    <w:rsid w:val="004E0D65"/>
    <w:rsid w:val="004E5CFF"/>
    <w:rsid w:val="004F3153"/>
    <w:rsid w:val="004F3AD4"/>
    <w:rsid w:val="004F7593"/>
    <w:rsid w:val="00500CB4"/>
    <w:rsid w:val="00500EBF"/>
    <w:rsid w:val="005018DE"/>
    <w:rsid w:val="00502462"/>
    <w:rsid w:val="005138A7"/>
    <w:rsid w:val="00520EB5"/>
    <w:rsid w:val="00520F11"/>
    <w:rsid w:val="005266E2"/>
    <w:rsid w:val="005311E9"/>
    <w:rsid w:val="00531729"/>
    <w:rsid w:val="00531E54"/>
    <w:rsid w:val="00533CE9"/>
    <w:rsid w:val="00536C2D"/>
    <w:rsid w:val="00541310"/>
    <w:rsid w:val="00544F69"/>
    <w:rsid w:val="005515AC"/>
    <w:rsid w:val="00552892"/>
    <w:rsid w:val="005529D5"/>
    <w:rsid w:val="00553095"/>
    <w:rsid w:val="00556DED"/>
    <w:rsid w:val="0057126F"/>
    <w:rsid w:val="0057156C"/>
    <w:rsid w:val="005759CB"/>
    <w:rsid w:val="00576A61"/>
    <w:rsid w:val="00584BF3"/>
    <w:rsid w:val="005854B8"/>
    <w:rsid w:val="00591D0A"/>
    <w:rsid w:val="00592045"/>
    <w:rsid w:val="0059274E"/>
    <w:rsid w:val="00592F96"/>
    <w:rsid w:val="00594CBE"/>
    <w:rsid w:val="005A54A3"/>
    <w:rsid w:val="005B0E96"/>
    <w:rsid w:val="005B1B37"/>
    <w:rsid w:val="005B48DE"/>
    <w:rsid w:val="005B7D8E"/>
    <w:rsid w:val="005C3ABF"/>
    <w:rsid w:val="005C746B"/>
    <w:rsid w:val="005D0786"/>
    <w:rsid w:val="005D2D25"/>
    <w:rsid w:val="005E1EB3"/>
    <w:rsid w:val="005E205B"/>
    <w:rsid w:val="005E7964"/>
    <w:rsid w:val="005F2D12"/>
    <w:rsid w:val="005F7649"/>
    <w:rsid w:val="005F7AB3"/>
    <w:rsid w:val="00600691"/>
    <w:rsid w:val="00610E51"/>
    <w:rsid w:val="006170CF"/>
    <w:rsid w:val="00622787"/>
    <w:rsid w:val="00632072"/>
    <w:rsid w:val="006437AF"/>
    <w:rsid w:val="0065254E"/>
    <w:rsid w:val="00656CAB"/>
    <w:rsid w:val="006619C1"/>
    <w:rsid w:val="0066337A"/>
    <w:rsid w:val="00680709"/>
    <w:rsid w:val="00680C54"/>
    <w:rsid w:val="00680CFE"/>
    <w:rsid w:val="00683D1D"/>
    <w:rsid w:val="00683E23"/>
    <w:rsid w:val="006843F5"/>
    <w:rsid w:val="00690C28"/>
    <w:rsid w:val="00690DB3"/>
    <w:rsid w:val="0069418B"/>
    <w:rsid w:val="0069452C"/>
    <w:rsid w:val="00696A16"/>
    <w:rsid w:val="006972FE"/>
    <w:rsid w:val="006A1F6B"/>
    <w:rsid w:val="006A4AA5"/>
    <w:rsid w:val="006A6B9A"/>
    <w:rsid w:val="006B0CFC"/>
    <w:rsid w:val="006B1ACD"/>
    <w:rsid w:val="006B2727"/>
    <w:rsid w:val="006B5AB4"/>
    <w:rsid w:val="006C218B"/>
    <w:rsid w:val="006E02D6"/>
    <w:rsid w:val="006F3AB9"/>
    <w:rsid w:val="006F4DC8"/>
    <w:rsid w:val="006F58F7"/>
    <w:rsid w:val="006F59B2"/>
    <w:rsid w:val="006F7DBA"/>
    <w:rsid w:val="0070012F"/>
    <w:rsid w:val="0070210C"/>
    <w:rsid w:val="007073BA"/>
    <w:rsid w:val="007170E7"/>
    <w:rsid w:val="0073226C"/>
    <w:rsid w:val="007420A5"/>
    <w:rsid w:val="00742158"/>
    <w:rsid w:val="007432DD"/>
    <w:rsid w:val="00751905"/>
    <w:rsid w:val="00764A63"/>
    <w:rsid w:val="00764C4D"/>
    <w:rsid w:val="00765134"/>
    <w:rsid w:val="00767E22"/>
    <w:rsid w:val="0077171A"/>
    <w:rsid w:val="00775FAE"/>
    <w:rsid w:val="00781A06"/>
    <w:rsid w:val="00781D32"/>
    <w:rsid w:val="00785B68"/>
    <w:rsid w:val="00786509"/>
    <w:rsid w:val="00786B3E"/>
    <w:rsid w:val="0079178D"/>
    <w:rsid w:val="00793464"/>
    <w:rsid w:val="0079522C"/>
    <w:rsid w:val="007A24E1"/>
    <w:rsid w:val="007A43B1"/>
    <w:rsid w:val="007B0604"/>
    <w:rsid w:val="007B76E1"/>
    <w:rsid w:val="007B7BF0"/>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4FB3"/>
    <w:rsid w:val="00816E70"/>
    <w:rsid w:val="00820187"/>
    <w:rsid w:val="00823F42"/>
    <w:rsid w:val="00826139"/>
    <w:rsid w:val="00847659"/>
    <w:rsid w:val="008521FB"/>
    <w:rsid w:val="0085229C"/>
    <w:rsid w:val="00853D35"/>
    <w:rsid w:val="00857C9E"/>
    <w:rsid w:val="00861153"/>
    <w:rsid w:val="00863403"/>
    <w:rsid w:val="00866D84"/>
    <w:rsid w:val="00873D3E"/>
    <w:rsid w:val="00882CFB"/>
    <w:rsid w:val="0088324D"/>
    <w:rsid w:val="008850E3"/>
    <w:rsid w:val="008910E5"/>
    <w:rsid w:val="008912AD"/>
    <w:rsid w:val="008A3101"/>
    <w:rsid w:val="008B0418"/>
    <w:rsid w:val="008C105D"/>
    <w:rsid w:val="008C79F7"/>
    <w:rsid w:val="008D0731"/>
    <w:rsid w:val="008D5C92"/>
    <w:rsid w:val="008D6B5F"/>
    <w:rsid w:val="008D7D94"/>
    <w:rsid w:val="008E0EC8"/>
    <w:rsid w:val="008E25AD"/>
    <w:rsid w:val="008E33E3"/>
    <w:rsid w:val="008E43B0"/>
    <w:rsid w:val="008E5337"/>
    <w:rsid w:val="008E7E56"/>
    <w:rsid w:val="008F01A5"/>
    <w:rsid w:val="008F38F6"/>
    <w:rsid w:val="008F4C5D"/>
    <w:rsid w:val="008F65FD"/>
    <w:rsid w:val="00900564"/>
    <w:rsid w:val="00903887"/>
    <w:rsid w:val="009114F4"/>
    <w:rsid w:val="00911A78"/>
    <w:rsid w:val="00916CCF"/>
    <w:rsid w:val="00920750"/>
    <w:rsid w:val="009225D1"/>
    <w:rsid w:val="00923E24"/>
    <w:rsid w:val="009260D6"/>
    <w:rsid w:val="00930BD9"/>
    <w:rsid w:val="0093397D"/>
    <w:rsid w:val="009358C9"/>
    <w:rsid w:val="00937C46"/>
    <w:rsid w:val="00941FC2"/>
    <w:rsid w:val="00955CB5"/>
    <w:rsid w:val="00957873"/>
    <w:rsid w:val="00962F90"/>
    <w:rsid w:val="0096309D"/>
    <w:rsid w:val="00966689"/>
    <w:rsid w:val="00972B92"/>
    <w:rsid w:val="00975877"/>
    <w:rsid w:val="009976C6"/>
    <w:rsid w:val="009B7080"/>
    <w:rsid w:val="009B7D68"/>
    <w:rsid w:val="009D0CE1"/>
    <w:rsid w:val="009D4457"/>
    <w:rsid w:val="009D7E91"/>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6772"/>
    <w:rsid w:val="00A30F9E"/>
    <w:rsid w:val="00A31F63"/>
    <w:rsid w:val="00A33BD4"/>
    <w:rsid w:val="00A3451F"/>
    <w:rsid w:val="00A42D8A"/>
    <w:rsid w:val="00A43103"/>
    <w:rsid w:val="00A462AA"/>
    <w:rsid w:val="00A46EA7"/>
    <w:rsid w:val="00A47CA0"/>
    <w:rsid w:val="00A5056C"/>
    <w:rsid w:val="00A50724"/>
    <w:rsid w:val="00A52A28"/>
    <w:rsid w:val="00A60298"/>
    <w:rsid w:val="00A61C9B"/>
    <w:rsid w:val="00A65199"/>
    <w:rsid w:val="00A65405"/>
    <w:rsid w:val="00A6743A"/>
    <w:rsid w:val="00A77E9F"/>
    <w:rsid w:val="00A8206D"/>
    <w:rsid w:val="00A86D76"/>
    <w:rsid w:val="00A920B7"/>
    <w:rsid w:val="00AA0484"/>
    <w:rsid w:val="00AA0B06"/>
    <w:rsid w:val="00AA7963"/>
    <w:rsid w:val="00AB6E23"/>
    <w:rsid w:val="00AB72FC"/>
    <w:rsid w:val="00AC4372"/>
    <w:rsid w:val="00AD0F1B"/>
    <w:rsid w:val="00AD7741"/>
    <w:rsid w:val="00AE225F"/>
    <w:rsid w:val="00AE3E39"/>
    <w:rsid w:val="00AF4C2D"/>
    <w:rsid w:val="00AF5D26"/>
    <w:rsid w:val="00AF6DA3"/>
    <w:rsid w:val="00AF6FEE"/>
    <w:rsid w:val="00B020AC"/>
    <w:rsid w:val="00B03DC3"/>
    <w:rsid w:val="00B04BDE"/>
    <w:rsid w:val="00B105D0"/>
    <w:rsid w:val="00B114D7"/>
    <w:rsid w:val="00B14C93"/>
    <w:rsid w:val="00B16916"/>
    <w:rsid w:val="00B214FE"/>
    <w:rsid w:val="00B234CB"/>
    <w:rsid w:val="00B2797D"/>
    <w:rsid w:val="00B32DDC"/>
    <w:rsid w:val="00B43C58"/>
    <w:rsid w:val="00B4590F"/>
    <w:rsid w:val="00B5416B"/>
    <w:rsid w:val="00B55EA5"/>
    <w:rsid w:val="00B67261"/>
    <w:rsid w:val="00B675E7"/>
    <w:rsid w:val="00B71E79"/>
    <w:rsid w:val="00B7661D"/>
    <w:rsid w:val="00B76C7C"/>
    <w:rsid w:val="00B91DF0"/>
    <w:rsid w:val="00BA0850"/>
    <w:rsid w:val="00BA2D4B"/>
    <w:rsid w:val="00BA5F18"/>
    <w:rsid w:val="00BA69C0"/>
    <w:rsid w:val="00BA7DB5"/>
    <w:rsid w:val="00BB23AA"/>
    <w:rsid w:val="00BB4D1A"/>
    <w:rsid w:val="00BB6CC1"/>
    <w:rsid w:val="00BC1F23"/>
    <w:rsid w:val="00BC392F"/>
    <w:rsid w:val="00BC65E6"/>
    <w:rsid w:val="00BD3F4B"/>
    <w:rsid w:val="00BD6BBE"/>
    <w:rsid w:val="00BD704D"/>
    <w:rsid w:val="00BF1641"/>
    <w:rsid w:val="00C032F7"/>
    <w:rsid w:val="00C0350E"/>
    <w:rsid w:val="00C049B2"/>
    <w:rsid w:val="00C10AE4"/>
    <w:rsid w:val="00C11DAE"/>
    <w:rsid w:val="00C13300"/>
    <w:rsid w:val="00C17155"/>
    <w:rsid w:val="00C208BD"/>
    <w:rsid w:val="00C214FD"/>
    <w:rsid w:val="00C250A5"/>
    <w:rsid w:val="00C2527D"/>
    <w:rsid w:val="00C26E40"/>
    <w:rsid w:val="00C27ADF"/>
    <w:rsid w:val="00C27E8F"/>
    <w:rsid w:val="00C404B6"/>
    <w:rsid w:val="00C40B9F"/>
    <w:rsid w:val="00C50090"/>
    <w:rsid w:val="00C52AB2"/>
    <w:rsid w:val="00C533C4"/>
    <w:rsid w:val="00C54BFA"/>
    <w:rsid w:val="00C54EF3"/>
    <w:rsid w:val="00C6428E"/>
    <w:rsid w:val="00C655BC"/>
    <w:rsid w:val="00C65765"/>
    <w:rsid w:val="00C71080"/>
    <w:rsid w:val="00C77BAC"/>
    <w:rsid w:val="00C77D09"/>
    <w:rsid w:val="00C77F2E"/>
    <w:rsid w:val="00C80718"/>
    <w:rsid w:val="00C829EE"/>
    <w:rsid w:val="00C86604"/>
    <w:rsid w:val="00C87077"/>
    <w:rsid w:val="00C9188F"/>
    <w:rsid w:val="00C91934"/>
    <w:rsid w:val="00C94EA2"/>
    <w:rsid w:val="00C951A0"/>
    <w:rsid w:val="00CA1000"/>
    <w:rsid w:val="00CA31B4"/>
    <w:rsid w:val="00CA4998"/>
    <w:rsid w:val="00CB3399"/>
    <w:rsid w:val="00CB65B9"/>
    <w:rsid w:val="00CB76EF"/>
    <w:rsid w:val="00CC2EB9"/>
    <w:rsid w:val="00CD3E91"/>
    <w:rsid w:val="00CD5896"/>
    <w:rsid w:val="00CF0EE7"/>
    <w:rsid w:val="00CF66DE"/>
    <w:rsid w:val="00D0069F"/>
    <w:rsid w:val="00D06E8B"/>
    <w:rsid w:val="00D12AE3"/>
    <w:rsid w:val="00D143D4"/>
    <w:rsid w:val="00D14570"/>
    <w:rsid w:val="00D16FAB"/>
    <w:rsid w:val="00D26EAF"/>
    <w:rsid w:val="00D3433B"/>
    <w:rsid w:val="00D404C6"/>
    <w:rsid w:val="00D50C26"/>
    <w:rsid w:val="00D570F1"/>
    <w:rsid w:val="00D706A9"/>
    <w:rsid w:val="00D7078A"/>
    <w:rsid w:val="00D776A1"/>
    <w:rsid w:val="00D85B23"/>
    <w:rsid w:val="00D94111"/>
    <w:rsid w:val="00DA0D58"/>
    <w:rsid w:val="00DA4887"/>
    <w:rsid w:val="00DA49FE"/>
    <w:rsid w:val="00DA6DEE"/>
    <w:rsid w:val="00DA721E"/>
    <w:rsid w:val="00DB12E6"/>
    <w:rsid w:val="00DB2AB6"/>
    <w:rsid w:val="00DB3AE9"/>
    <w:rsid w:val="00DB580E"/>
    <w:rsid w:val="00DB7D41"/>
    <w:rsid w:val="00DC1FA6"/>
    <w:rsid w:val="00DC3FF5"/>
    <w:rsid w:val="00DC4492"/>
    <w:rsid w:val="00DD51EB"/>
    <w:rsid w:val="00DE4022"/>
    <w:rsid w:val="00DE4DD3"/>
    <w:rsid w:val="00DF0065"/>
    <w:rsid w:val="00E001C8"/>
    <w:rsid w:val="00E01009"/>
    <w:rsid w:val="00E024D8"/>
    <w:rsid w:val="00E03ED3"/>
    <w:rsid w:val="00E0416F"/>
    <w:rsid w:val="00E07468"/>
    <w:rsid w:val="00E07BC3"/>
    <w:rsid w:val="00E122D8"/>
    <w:rsid w:val="00E13E13"/>
    <w:rsid w:val="00E1460D"/>
    <w:rsid w:val="00E15E27"/>
    <w:rsid w:val="00E34BF0"/>
    <w:rsid w:val="00E44AA4"/>
    <w:rsid w:val="00E44F16"/>
    <w:rsid w:val="00E46589"/>
    <w:rsid w:val="00E519D4"/>
    <w:rsid w:val="00E520EE"/>
    <w:rsid w:val="00E52C53"/>
    <w:rsid w:val="00E5488E"/>
    <w:rsid w:val="00E554D1"/>
    <w:rsid w:val="00E558BC"/>
    <w:rsid w:val="00E60115"/>
    <w:rsid w:val="00E60788"/>
    <w:rsid w:val="00E630AD"/>
    <w:rsid w:val="00E648A9"/>
    <w:rsid w:val="00E64CD9"/>
    <w:rsid w:val="00E7061B"/>
    <w:rsid w:val="00E75CA9"/>
    <w:rsid w:val="00E807F8"/>
    <w:rsid w:val="00E83015"/>
    <w:rsid w:val="00E832CE"/>
    <w:rsid w:val="00E868AF"/>
    <w:rsid w:val="00EA2EBE"/>
    <w:rsid w:val="00EA591C"/>
    <w:rsid w:val="00EB1514"/>
    <w:rsid w:val="00EB5B94"/>
    <w:rsid w:val="00EC79BF"/>
    <w:rsid w:val="00ED41CB"/>
    <w:rsid w:val="00ED4BC2"/>
    <w:rsid w:val="00EE137A"/>
    <w:rsid w:val="00EE75A5"/>
    <w:rsid w:val="00EF1E81"/>
    <w:rsid w:val="00EF2711"/>
    <w:rsid w:val="00EF2773"/>
    <w:rsid w:val="00EF655D"/>
    <w:rsid w:val="00EF76C4"/>
    <w:rsid w:val="00F000E8"/>
    <w:rsid w:val="00F03B12"/>
    <w:rsid w:val="00F120E2"/>
    <w:rsid w:val="00F14F74"/>
    <w:rsid w:val="00F1655C"/>
    <w:rsid w:val="00F20E43"/>
    <w:rsid w:val="00F212CD"/>
    <w:rsid w:val="00F21B58"/>
    <w:rsid w:val="00F23EB3"/>
    <w:rsid w:val="00F25AA1"/>
    <w:rsid w:val="00F269C2"/>
    <w:rsid w:val="00F37CE0"/>
    <w:rsid w:val="00F41B21"/>
    <w:rsid w:val="00F4521E"/>
    <w:rsid w:val="00F60745"/>
    <w:rsid w:val="00F640E1"/>
    <w:rsid w:val="00F64F29"/>
    <w:rsid w:val="00F66266"/>
    <w:rsid w:val="00F677ED"/>
    <w:rsid w:val="00F70A59"/>
    <w:rsid w:val="00F71F12"/>
    <w:rsid w:val="00F72B7E"/>
    <w:rsid w:val="00F73A68"/>
    <w:rsid w:val="00F76670"/>
    <w:rsid w:val="00F7688D"/>
    <w:rsid w:val="00F86DFB"/>
    <w:rsid w:val="00F91D4E"/>
    <w:rsid w:val="00F93F5A"/>
    <w:rsid w:val="00FB385C"/>
    <w:rsid w:val="00FB46EE"/>
    <w:rsid w:val="00FB5CBA"/>
    <w:rsid w:val="00FB619B"/>
    <w:rsid w:val="00FB7AF6"/>
    <w:rsid w:val="00FC407A"/>
    <w:rsid w:val="00FC6D70"/>
    <w:rsid w:val="00FD1B71"/>
    <w:rsid w:val="00FE2E1B"/>
    <w:rsid w:val="00FE2E21"/>
    <w:rsid w:val="00FE6854"/>
    <w:rsid w:val="00FE7AB5"/>
    <w:rsid w:val="00FF18E4"/>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1A7657DE"/>
  <w15:docId w15:val="{1A16010C-3350-471D-AA5F-8378FB396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 w:type="paragraph" w:styleId="NormalWeb">
    <w:name w:val="Normal (Web)"/>
    <w:basedOn w:val="Normal"/>
    <w:uiPriority w:val="99"/>
    <w:semiHidden/>
    <w:unhideWhenUsed/>
    <w:rsid w:val="00CB76EF"/>
    <w:pPr>
      <w:spacing w:before="100" w:beforeAutospacing="1" w:after="100" w:afterAutospacing="1"/>
    </w:pPr>
    <w:rPr>
      <w:rFonts w:eastAsiaTheme="minorEastAsia" w:cs="Times New Roman"/>
      <w:bCs w:val="0"/>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6B6A7-CECB-4C13-B669-027C39B8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106</TotalTime>
  <Pages>1</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جهانگیر راه نورد</cp:lastModifiedBy>
  <cp:revision>40</cp:revision>
  <cp:lastPrinted>2020-02-29T08:20:00Z</cp:lastPrinted>
  <dcterms:created xsi:type="dcterms:W3CDTF">2018-12-12T05:46:00Z</dcterms:created>
  <dcterms:modified xsi:type="dcterms:W3CDTF">2023-02-07T05:39:00Z</dcterms:modified>
</cp:coreProperties>
</file>